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BBDD8" w14:textId="6E41E15F" w:rsidR="00AA1856" w:rsidRPr="00894FB0" w:rsidRDefault="00AA1856" w:rsidP="00AA1856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894FB0">
        <w:rPr>
          <w:rFonts w:eastAsia="Times New Roman" w:cs="Arial"/>
          <w:b/>
          <w:sz w:val="24"/>
          <w:szCs w:val="20"/>
          <w:lang w:eastAsia="ar-SA"/>
        </w:rPr>
        <w:t xml:space="preserve">3GPP </w:t>
      </w:r>
      <w:r w:rsidR="00AD409D">
        <w:rPr>
          <w:rFonts w:eastAsia="Times New Roman" w:cs="Arial"/>
          <w:b/>
          <w:sz w:val="24"/>
          <w:szCs w:val="20"/>
          <w:lang w:eastAsia="ar-SA"/>
        </w:rPr>
        <w:t>TSG-SA WG1 Meeting #76</w:t>
      </w:r>
      <w:r w:rsidR="00AD409D">
        <w:rPr>
          <w:rFonts w:eastAsia="Times New Roman" w:cs="Arial"/>
          <w:b/>
          <w:sz w:val="24"/>
          <w:szCs w:val="20"/>
          <w:lang w:eastAsia="ar-SA"/>
        </w:rPr>
        <w:tab/>
        <w:t>S1-163186</w:t>
      </w:r>
    </w:p>
    <w:p w14:paraId="77FF0233" w14:textId="22DC5DE0" w:rsidR="00AA1856" w:rsidRPr="00894FB0" w:rsidRDefault="00AA1856" w:rsidP="00AA1856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894FB0">
        <w:rPr>
          <w:rFonts w:eastAsia="Times New Roman" w:cs="Arial"/>
          <w:b/>
          <w:sz w:val="24"/>
          <w:szCs w:val="20"/>
          <w:lang w:eastAsia="ar-SA"/>
        </w:rPr>
        <w:t>Tenerife, Spain, 7-11 November 2016</w:t>
      </w:r>
      <w:r w:rsidRPr="00894FB0">
        <w:rPr>
          <w:rFonts w:eastAsia="Times New Roman" w:cs="Arial"/>
          <w:b/>
          <w:sz w:val="24"/>
          <w:szCs w:val="20"/>
          <w:lang w:eastAsia="ar-SA"/>
        </w:rPr>
        <w:tab/>
      </w:r>
      <w:r w:rsidRPr="00894FB0">
        <w:rPr>
          <w:rFonts w:cs="Arial"/>
          <w:b/>
          <w:i/>
          <w:color w:val="0070C0"/>
          <w:sz w:val="20"/>
          <w:szCs w:val="20"/>
        </w:rPr>
        <w:t>(revision of S1-16xxxx)</w:t>
      </w:r>
    </w:p>
    <w:p w14:paraId="0D044C9A" w14:textId="77777777" w:rsidR="00AA1856" w:rsidRPr="00894FB0" w:rsidRDefault="00AA1856" w:rsidP="00AA185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14:paraId="78FB5CF9" w14:textId="77777777" w:rsidR="00AA1856" w:rsidRPr="00894FB0" w:rsidRDefault="00AA1856" w:rsidP="00AA1856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14:paraId="5E2AC307" w14:textId="794EF5F2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Title:</w:t>
      </w:r>
      <w:r w:rsidRPr="00894FB0">
        <w:rPr>
          <w:rFonts w:eastAsia="Times New Roman"/>
          <w:b/>
          <w:sz w:val="22"/>
        </w:rPr>
        <w:tab/>
        <w:t>Agenda for the FS_eV2X Drafting Session</w:t>
      </w:r>
    </w:p>
    <w:p w14:paraId="2988C613" w14:textId="721BF641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proofErr w:type="gramStart"/>
      <w:r w:rsidRPr="00894FB0">
        <w:rPr>
          <w:rFonts w:eastAsia="Times New Roman"/>
          <w:b/>
          <w:sz w:val="22"/>
        </w:rPr>
        <w:t>Ag.</w:t>
      </w:r>
      <w:proofErr w:type="gramEnd"/>
      <w:r w:rsidRPr="00894FB0">
        <w:rPr>
          <w:rFonts w:eastAsia="Times New Roman"/>
          <w:b/>
          <w:sz w:val="22"/>
        </w:rPr>
        <w:t xml:space="preserve"> </w:t>
      </w:r>
      <w:proofErr w:type="gramStart"/>
      <w:r w:rsidRPr="00894FB0">
        <w:rPr>
          <w:rFonts w:eastAsia="Times New Roman"/>
          <w:b/>
          <w:sz w:val="22"/>
        </w:rPr>
        <w:t>item</w:t>
      </w:r>
      <w:proofErr w:type="gramEnd"/>
      <w:r w:rsidRPr="00894FB0">
        <w:rPr>
          <w:rFonts w:eastAsia="Times New Roman"/>
          <w:b/>
          <w:sz w:val="22"/>
        </w:rPr>
        <w:t>:</w:t>
      </w:r>
      <w:r w:rsidRPr="00894FB0">
        <w:rPr>
          <w:rFonts w:eastAsia="Times New Roman"/>
          <w:b/>
          <w:sz w:val="22"/>
        </w:rPr>
        <w:tab/>
        <w:t>8.1 FS_eV2X</w:t>
      </w:r>
    </w:p>
    <w:p w14:paraId="281D94D6" w14:textId="77777777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Source:</w:t>
      </w:r>
      <w:r w:rsidRPr="00894FB0">
        <w:rPr>
          <w:rFonts w:eastAsia="Times New Roman"/>
          <w:b/>
          <w:sz w:val="22"/>
        </w:rPr>
        <w:tab/>
        <w:t>Drafting Session Chair (Ki-Dong Lee/Vice Chairman)</w:t>
      </w:r>
    </w:p>
    <w:p w14:paraId="11E3A0AC" w14:textId="3FCE9CE8" w:rsidR="00AA1856" w:rsidRPr="00894FB0" w:rsidRDefault="00AD409D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>
        <w:rPr>
          <w:rFonts w:eastAsia="Times New Roman"/>
          <w:b/>
          <w:sz w:val="22"/>
        </w:rPr>
        <w:t>Contact:</w:t>
      </w:r>
      <w:r>
        <w:rPr>
          <w:rFonts w:eastAsia="Times New Roman"/>
          <w:b/>
          <w:sz w:val="22"/>
        </w:rPr>
        <w:tab/>
      </w:r>
      <w:r w:rsidR="00AA1856" w:rsidRPr="00894FB0">
        <w:rPr>
          <w:rFonts w:eastAsia="Times New Roman"/>
          <w:b/>
          <w:sz w:val="22"/>
        </w:rPr>
        <w:t xml:space="preserve">(kidong.lee (at) </w:t>
      </w:r>
      <w:proofErr w:type="spellStart"/>
      <w:r w:rsidR="00AA1856" w:rsidRPr="00894FB0">
        <w:rPr>
          <w:rFonts w:eastAsia="Times New Roman"/>
          <w:b/>
          <w:sz w:val="22"/>
        </w:rPr>
        <w:t>lge</w:t>
      </w:r>
      <w:proofErr w:type="spellEnd"/>
      <w:r w:rsidR="00AA1856" w:rsidRPr="00894FB0">
        <w:rPr>
          <w:rFonts w:eastAsia="Times New Roman"/>
          <w:b/>
          <w:sz w:val="22"/>
        </w:rPr>
        <w:t xml:space="preserve"> (dot) com)</w:t>
      </w:r>
    </w:p>
    <w:p w14:paraId="14089424" w14:textId="77777777" w:rsidR="00AA1856" w:rsidRPr="00894FB0" w:rsidRDefault="00AA1856" w:rsidP="00AA1856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14:paraId="2827D61D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14:paraId="6CB7D8EC" w14:textId="263F5CB0" w:rsidR="00FE752D" w:rsidRPr="00894FB0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14:paraId="539FEE4B" w14:textId="0EE24635" w:rsidR="0074030E" w:rsidRPr="00894FB0" w:rsidRDefault="00AA1856" w:rsidP="0074030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894FB0">
        <w:rPr>
          <w:rFonts w:eastAsia="MS Mincho" w:cs="Arial"/>
          <w:bCs/>
          <w:sz w:val="36"/>
          <w:szCs w:val="36"/>
          <w:lang w:eastAsia="ar-SA"/>
        </w:rPr>
        <w:t>FS_eV2X</w:t>
      </w:r>
      <w:r w:rsidR="0074030E" w:rsidRPr="00894FB0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Pr="00894FB0">
        <w:rPr>
          <w:rFonts w:eastAsia="MS Mincho" w:cs="Arial"/>
          <w:bCs/>
          <w:sz w:val="36"/>
          <w:szCs w:val="36"/>
          <w:lang w:eastAsia="ar-SA"/>
        </w:rPr>
        <w:t>Drafting Session Schedule</w:t>
      </w:r>
    </w:p>
    <w:p w14:paraId="3985A2D1" w14:textId="35170243" w:rsidR="0074030E" w:rsidRPr="00894FB0" w:rsidRDefault="0074030E" w:rsidP="0074030E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56C40829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94FB0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979FDBD" w14:textId="77777777" w:rsidR="0074030E" w:rsidRPr="00894FB0" w:rsidRDefault="0074030E" w:rsidP="0074030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894FB0">
        <w:rPr>
          <w:rFonts w:eastAsia="Arial Unicode MS"/>
          <w:sz w:val="24"/>
          <w:szCs w:val="24"/>
          <w:lang w:eastAsia="ar-SA"/>
        </w:rPr>
        <w:t>Room A: Plenary/Drafting</w:t>
      </w:r>
      <w:r w:rsidRPr="00894FB0">
        <w:rPr>
          <w:rFonts w:eastAsia="Arial Unicode MS"/>
          <w:sz w:val="24"/>
          <w:szCs w:val="24"/>
          <w:lang w:eastAsia="ar-SA"/>
        </w:rPr>
        <w:tab/>
      </w:r>
      <w:r w:rsidRPr="00894FB0">
        <w:rPr>
          <w:rFonts w:eastAsia="Arial Unicode MS"/>
          <w:sz w:val="24"/>
          <w:szCs w:val="24"/>
          <w:lang w:eastAsia="ar-SA"/>
        </w:rPr>
        <w:tab/>
      </w:r>
    </w:p>
    <w:p w14:paraId="18080445" w14:textId="77777777" w:rsidR="0074030E" w:rsidRPr="00894FB0" w:rsidRDefault="0074030E" w:rsidP="0074030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14:paraId="06987EEC" w14:textId="77777777" w:rsidR="0074030E" w:rsidRPr="00894FB0" w:rsidRDefault="0074030E" w:rsidP="0074030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A1856" w:rsidRPr="00894FB0" w14:paraId="703AA4EC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349CB86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1119876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DC1C007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CF07E39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A1856" w:rsidRPr="00894FB0" w14:paraId="7E8970A4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4D5DFE2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FA9506" w14:textId="70161782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07:30</w:t>
            </w:r>
          </w:p>
          <w:p w14:paraId="073402AA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156F46B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F433BD" w14:textId="6F8E25B5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C71C376" w14:textId="5B51E369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0A7E3A12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B34786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CBDAEF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09AFB62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4AAC27C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BA43B6" w14:textId="0EBB4AA8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C4E8F7" w14:textId="3B49868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6A1A6329" w14:textId="77777777" w:rsidTr="00AA185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866A3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AA61AE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030E5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4B1A12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5EDA3BF6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15B0E9D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4C5408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4409D2F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AEBAA" w14:textId="057ABBDC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7AA3E9" w14:textId="235BEC34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A5ECA7" w14:textId="422BBF6F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657BF3E9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3B369D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AB149A" w14:textId="77777777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28DEFD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FF5A9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3C71FD69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4910A7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10BCCC" w14:textId="0BDC73BF" w:rsidR="00AA1856" w:rsidRPr="00D0312B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D0312B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ar-SA"/>
              </w:rPr>
              <w:t>14:30</w:t>
            </w:r>
          </w:p>
          <w:p w14:paraId="4A27A7B0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58F303" w14:textId="58DF2A69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1C1B2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F8614A0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5D21365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FC7D7A" w14:textId="4FE69C5D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1668F0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8AEED8" w14:textId="5336624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  <w:tr w:rsidR="00AA1856" w:rsidRPr="00894FB0" w14:paraId="04795E3E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138AD2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4C186CA" w14:textId="77777777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911690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1B4ABB" w14:textId="77777777" w:rsidR="00AA1856" w:rsidRPr="00894FB0" w:rsidRDefault="00AA1856" w:rsidP="00F312F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07B89D86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2117DC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9D3A9F" w14:textId="1633DEF3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16:30</w:t>
            </w:r>
          </w:p>
          <w:p w14:paraId="71DECE95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A82ED5" w14:textId="16675267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5DB6F" w14:textId="5D0987E8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0801775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D1086B8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7B024" w14:textId="51AFAD3E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85D16B7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63D48D0" w14:textId="5C8EEBBA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  <w:tr w:rsidR="00AA1856" w:rsidRPr="00894FB0" w14:paraId="2C1C1B51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07FC7DD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1234D3D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14B83C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CD69A" w14:textId="77777777" w:rsidR="00AA1856" w:rsidRPr="00894FB0" w:rsidRDefault="00AA1856" w:rsidP="00F312F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245C700A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50CDEA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FF85B88" w14:textId="4F569B41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18:10</w:t>
            </w:r>
          </w:p>
          <w:p w14:paraId="65DC3BDB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CF13D63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D45ABF" w14:textId="5B95F4D2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AAA0457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77544DE" w14:textId="05B71F4E" w:rsidR="00AA1856" w:rsidRPr="00894FB0" w:rsidRDefault="00AA1856" w:rsidP="00AA1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CCA7F" w14:textId="22DDF934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0D14E8A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8BEED42" w14:textId="19C5EF7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</w:tbl>
    <w:p w14:paraId="0942E4FC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508504C8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A154E97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 w:rsidRPr="00894FB0">
        <w:rPr>
          <w:rFonts w:eastAsia="Arial Unicode MS" w:cs="Arial"/>
          <w:b/>
          <w:sz w:val="20"/>
          <w:szCs w:val="20"/>
          <w:u w:val="single"/>
          <w:lang w:eastAsia="ar-SA"/>
        </w:rPr>
        <w:t>Drafting sessions:</w:t>
      </w:r>
      <w:r w:rsidRPr="00894FB0"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E74B9D7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t xml:space="preserve">SMARTER: Mark </w:t>
      </w:r>
      <w:proofErr w:type="spellStart"/>
      <w:r w:rsidRPr="00894FB0">
        <w:rPr>
          <w:rFonts w:eastAsia="Arial Unicode MS" w:cs="Arial"/>
          <w:bCs/>
          <w:sz w:val="20"/>
          <w:szCs w:val="20"/>
          <w:lang w:eastAsia="ar-SA"/>
        </w:rPr>
        <w:t>Younge</w:t>
      </w:r>
      <w:proofErr w:type="spellEnd"/>
      <w:r w:rsidRPr="00894FB0">
        <w:rPr>
          <w:rFonts w:eastAsia="Arial Unicode MS" w:cs="Arial"/>
          <w:bCs/>
          <w:sz w:val="20"/>
          <w:szCs w:val="20"/>
          <w:lang w:eastAsia="ar-SA"/>
        </w:rPr>
        <w:t xml:space="preserve"> (T-Mobile US)</w:t>
      </w:r>
    </w:p>
    <w:p w14:paraId="1F0A55C8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bCs/>
          <w:color w:val="00B050"/>
          <w:sz w:val="20"/>
          <w:szCs w:val="20"/>
          <w:lang w:eastAsia="ar-SA"/>
        </w:rPr>
      </w:pPr>
      <w:r w:rsidRPr="00894FB0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V2X: Ki-Dong Lee (LG)</w:t>
      </w:r>
    </w:p>
    <w:p w14:paraId="6A89A9FA" w14:textId="41CB5AEE" w:rsidR="0074030E" w:rsidRPr="00894FB0" w:rsidRDefault="00A5074C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t>FRMCS</w:t>
      </w:r>
      <w:r w:rsidR="0074030E" w:rsidRPr="00894FB0">
        <w:rPr>
          <w:rFonts w:eastAsia="Arial Unicode MS" w:cs="Arial"/>
          <w:bCs/>
          <w:sz w:val="20"/>
          <w:szCs w:val="20"/>
          <w:lang w:eastAsia="ar-SA"/>
        </w:rPr>
        <w:t xml:space="preserve">: Toon </w:t>
      </w:r>
      <w:proofErr w:type="spellStart"/>
      <w:r w:rsidR="0074030E" w:rsidRPr="00894FB0">
        <w:rPr>
          <w:rFonts w:eastAsia="Arial Unicode MS" w:cs="Arial"/>
          <w:bCs/>
          <w:sz w:val="20"/>
          <w:szCs w:val="20"/>
          <w:lang w:eastAsia="ar-SA"/>
        </w:rPr>
        <w:t>Norp</w:t>
      </w:r>
      <w:proofErr w:type="spellEnd"/>
      <w:r w:rsidR="0074030E" w:rsidRPr="00894FB0">
        <w:rPr>
          <w:rFonts w:eastAsia="Arial Unicode MS" w:cs="Arial"/>
          <w:bCs/>
          <w:sz w:val="20"/>
          <w:szCs w:val="20"/>
          <w:lang w:eastAsia="ar-SA"/>
        </w:rPr>
        <w:t xml:space="preserve"> (KPN)</w:t>
      </w:r>
    </w:p>
    <w:p w14:paraId="3E4AD13C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br w:type="page"/>
      </w:r>
    </w:p>
    <w:p w14:paraId="6C5C462B" w14:textId="77777777" w:rsidR="00291CC5" w:rsidRPr="00894FB0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2518C9" w:rsidRPr="00894FB0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2518C9" w:rsidRPr="00894FB0" w:rsidRDefault="002518C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0" w:name="_Toc414625495"/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Item contributions</w:t>
            </w:r>
            <w:bookmarkEnd w:id="0"/>
          </w:p>
        </w:tc>
      </w:tr>
      <w:tr w:rsidR="002518C9" w:rsidRPr="00894FB0" w14:paraId="611A6974" w14:textId="77777777" w:rsidTr="00F312F2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77777777" w:rsidR="002518C9" w:rsidRPr="00894FB0" w:rsidRDefault="002518C9" w:rsidP="004070E3">
            <w:pPr>
              <w:pStyle w:val="Heading2"/>
            </w:pPr>
            <w:r w:rsidRPr="00894FB0">
              <w:t>FS_eV2X: Study on Enhancement of 3GPP support for V2X services [</w:t>
            </w:r>
            <w:r w:rsidRPr="00894FB0">
              <w:rPr>
                <w:bCs/>
              </w:rPr>
              <w:t>SP-160504]</w:t>
            </w:r>
          </w:p>
        </w:tc>
      </w:tr>
      <w:tr w:rsidR="002518C9" w:rsidRPr="00894FB0" w14:paraId="065B59E6" w14:textId="77777777" w:rsidTr="00F312F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szCs w:val="18"/>
                <w:lang w:eastAsia="ar-SA"/>
              </w:rPr>
              <w:t>Contributions to Building Block TR</w:t>
            </w:r>
          </w:p>
          <w:p w14:paraId="06DDC71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52BD264" w14:textId="4A874876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Latest version: TR 22.886v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>1</w:t>
            </w:r>
            <w:r w:rsidRPr="00894FB0">
              <w:rPr>
                <w:rFonts w:eastAsia="Arial Unicode MS" w:cs="Arial"/>
                <w:szCs w:val="18"/>
                <w:lang w:eastAsia="ar-SA"/>
              </w:rPr>
              <w:t>.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>0</w:t>
            </w:r>
            <w:r w:rsidRPr="00894FB0">
              <w:rPr>
                <w:rFonts w:eastAsia="Arial Unicode MS" w:cs="Arial"/>
                <w:szCs w:val="18"/>
                <w:lang w:eastAsia="ar-SA"/>
              </w:rPr>
              <w:t>.0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7D3304A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Target completion date: SA#74 (12/2016)</w:t>
            </w:r>
          </w:p>
          <w:p w14:paraId="2946F2C2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21DBBFD7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834A4" w:rsidRPr="00894FB0" w14:paraId="62094E67" w14:textId="77777777" w:rsidTr="00821D7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809B5" w14:textId="77777777" w:rsidR="006834A4" w:rsidRPr="00894FB0" w:rsidRDefault="006834A4" w:rsidP="000D2C3F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General</w:t>
            </w:r>
          </w:p>
        </w:tc>
      </w:tr>
      <w:tr w:rsidR="006834A4" w:rsidRPr="00894FB0" w14:paraId="40EEBEA6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1A39B" w14:textId="77777777" w:rsidR="006834A4" w:rsidRPr="00821D7E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1D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E3126" w14:textId="628BC843" w:rsidR="006834A4" w:rsidRPr="00821D7E" w:rsidRDefault="00DB0CC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6834A4" w:rsidRPr="00821D7E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04F5A" w14:textId="77777777" w:rsidR="006834A4" w:rsidRPr="00821D7E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113A7" w14:textId="77777777" w:rsidR="006834A4" w:rsidRPr="00821D7E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eV2X TR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BACFC" w14:textId="6F4380FC" w:rsidR="006834A4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Revised to S1-163301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805AE" w14:textId="77777777" w:rsidR="006834A4" w:rsidRPr="00821D7E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21D7E" w:rsidRPr="00894FB0" w14:paraId="1C8A55C2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4B3415" w14:textId="30B1418A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1D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19B89D" w14:textId="1CA0469E" w:rsidR="00821D7E" w:rsidRPr="00821D7E" w:rsidRDefault="00DB0CCB" w:rsidP="000D2C3F">
            <w:pPr>
              <w:snapToGrid w:val="0"/>
              <w:spacing w:after="0" w:line="240" w:lineRule="auto"/>
            </w:pPr>
            <w:hyperlink r:id="rId10" w:history="1">
              <w:r w:rsidR="00821D7E" w:rsidRPr="00821D7E">
                <w:rPr>
                  <w:rStyle w:val="Hyperlink"/>
                  <w:rFonts w:cs="Arial"/>
                  <w:color w:val="auto"/>
                </w:rPr>
                <w:t>S1-163301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CC0E3D" w14:textId="24A885E5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4B24A2" w14:textId="70257297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eV2X TR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C9446D" w14:textId="6EDEC775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2C0F18" w14:textId="77777777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Revision of S1-163045.</w:t>
            </w:r>
          </w:p>
          <w:p w14:paraId="7B9B000D" w14:textId="77777777" w:rsid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D7E">
              <w:rPr>
                <w:rFonts w:eastAsia="Times New Roman" w:cs="Arial"/>
                <w:szCs w:val="18"/>
                <w:lang w:eastAsia="ar-SA"/>
              </w:rPr>
              <w:t>Without Prop. 1, with Prop. 4 as a NOTE;</w:t>
            </w:r>
          </w:p>
          <w:p w14:paraId="25202A1F" w14:textId="77777777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3F7E2E2F" w14:textId="77777777" w:rsid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E52E0E4" w14:textId="66BEA361" w:rsidR="00821D7E" w:rsidRPr="00821D7E" w:rsidRDefault="00821D7E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21D7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834A4" w:rsidRPr="00894FB0" w14:paraId="3C6F98C0" w14:textId="77777777" w:rsidTr="005967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4C95D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62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DAD36" w14:textId="6B51A9AC" w:rsidR="006834A4" w:rsidRPr="0060624C" w:rsidRDefault="00DB0CC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6834A4" w:rsidRPr="0060624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A9B79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B6D43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Text proposal for overview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B8A5F" w14:textId="39EC05E7" w:rsidR="006834A4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Revised to S1-163300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8089E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0624C" w:rsidRPr="00894FB0" w14:paraId="39F156A1" w14:textId="77777777" w:rsidTr="005967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D2CAC" w14:textId="6DB28D31" w:rsidR="0060624C" w:rsidRPr="005967B7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67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7907D" w14:textId="64B86CF0" w:rsidR="0060624C" w:rsidRPr="005967B7" w:rsidRDefault="00DB0CCB" w:rsidP="000D2C3F">
            <w:pPr>
              <w:snapToGrid w:val="0"/>
              <w:spacing w:after="0" w:line="240" w:lineRule="auto"/>
            </w:pPr>
            <w:hyperlink r:id="rId12" w:history="1">
              <w:r w:rsidR="0060624C" w:rsidRPr="005967B7">
                <w:rPr>
                  <w:rStyle w:val="Hyperlink"/>
                  <w:rFonts w:cs="Arial"/>
                  <w:color w:val="auto"/>
                </w:rPr>
                <w:t>S1-163300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EC242" w14:textId="4690E35D" w:rsidR="0060624C" w:rsidRPr="005967B7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F3652" w14:textId="3F6F4891" w:rsidR="0060624C" w:rsidRPr="005967B7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Text proposal for overview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3A12F" w14:textId="2193E14B" w:rsidR="0060624C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Revised to S1-163302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B6729" w14:textId="7A9523F2" w:rsidR="0060624C" w:rsidRPr="005967B7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Revision of S1-163046.</w:t>
            </w:r>
          </w:p>
        </w:tc>
      </w:tr>
      <w:tr w:rsidR="005967B7" w:rsidRPr="00894FB0" w14:paraId="5F7CB91B" w14:textId="77777777" w:rsidTr="00BA1C1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1151" w14:textId="1F945056" w:rsidR="005967B7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67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4C95" w14:textId="687017EA" w:rsidR="005967B7" w:rsidRPr="005967B7" w:rsidRDefault="00DB0CCB" w:rsidP="000D2C3F">
            <w:pPr>
              <w:snapToGrid w:val="0"/>
              <w:spacing w:after="0" w:line="240" w:lineRule="auto"/>
            </w:pPr>
            <w:hyperlink r:id="rId13" w:history="1">
              <w:r w:rsidR="005967B7" w:rsidRPr="005967B7">
                <w:rPr>
                  <w:rStyle w:val="Hyperlink"/>
                  <w:rFonts w:cs="Arial"/>
                  <w:color w:val="auto"/>
                </w:rPr>
                <w:t>S1-163302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C925" w14:textId="09EDFFC5" w:rsidR="005967B7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6230" w14:textId="0A79D899" w:rsidR="005967B7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Text proposal for overview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ABCB" w14:textId="77777777" w:rsidR="005967B7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8B25" w14:textId="2D0C5304" w:rsid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i/>
                <w:szCs w:val="18"/>
                <w:lang w:eastAsia="ar-SA"/>
              </w:rPr>
              <w:t>Revision of S1-163046.</w:t>
            </w:r>
          </w:p>
          <w:p w14:paraId="484D7B37" w14:textId="17DAAAFE" w:rsidR="005967B7" w:rsidRPr="005967B7" w:rsidRDefault="005967B7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67B7">
              <w:rPr>
                <w:rFonts w:eastAsia="Times New Roman" w:cs="Arial"/>
                <w:szCs w:val="18"/>
                <w:lang w:eastAsia="ar-SA"/>
              </w:rPr>
              <w:t>Revision of S1-163300.</w:t>
            </w:r>
          </w:p>
        </w:tc>
      </w:tr>
      <w:tr w:rsidR="006834A4" w:rsidRPr="00894FB0" w14:paraId="00E917F8" w14:textId="77777777" w:rsidTr="00BA1C1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43C143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1C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259F411" w14:textId="1E1181C9" w:rsidR="006834A4" w:rsidRPr="00BA1C1D" w:rsidRDefault="00DB0CC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6834A4" w:rsidRPr="00BA1C1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F50A04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68E0D1F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DRAFT LS on eV2X KPIs for LTE or 5G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9A5E03" w14:textId="32CF9CCF" w:rsidR="006834A4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158DAE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16E29D2D" w14:textId="77777777" w:rsidTr="00BA1C1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92AB6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1C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842A3" w14:textId="4601CA18" w:rsidR="006834A4" w:rsidRPr="00BA1C1D" w:rsidRDefault="00DB0CC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6834A4" w:rsidRPr="00BA1C1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1473D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AD20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Draft LS to ITS on the progress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C86C9" w14:textId="66081442" w:rsidR="006834A4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Revised to S1-163309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B7E8C" w14:textId="77777777" w:rsidR="006834A4" w:rsidRPr="00BA1C1D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BA1C1D" w:rsidRPr="00894FB0" w14:paraId="624DB2D2" w14:textId="77777777" w:rsidTr="00BA1C1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DA33" w14:textId="3E417B85" w:rsidR="00BA1C1D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1C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A952" w14:textId="793CD598" w:rsidR="00BA1C1D" w:rsidRPr="00BA1C1D" w:rsidRDefault="00DB0CCB" w:rsidP="000D2C3F">
            <w:pPr>
              <w:snapToGrid w:val="0"/>
              <w:spacing w:after="0" w:line="240" w:lineRule="auto"/>
            </w:pPr>
            <w:hyperlink r:id="rId16" w:history="1">
              <w:r w:rsidR="00BA1C1D" w:rsidRPr="00BA1C1D">
                <w:rPr>
                  <w:rStyle w:val="Hyperlink"/>
                  <w:rFonts w:cs="Arial"/>
                  <w:color w:val="auto"/>
                </w:rPr>
                <w:t>S1-163309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A3FB" w14:textId="6B2C2858" w:rsidR="00BA1C1D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8AF4" w14:textId="18149E8C" w:rsidR="00BA1C1D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Draft LS to ITS on the progress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AA60" w14:textId="77777777" w:rsidR="00BA1C1D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666B" w14:textId="592546C1" w:rsid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Not available</w:t>
            </w:r>
          </w:p>
          <w:p w14:paraId="7CA508C0" w14:textId="712C79ED" w:rsidR="00BA1C1D" w:rsidRPr="00BA1C1D" w:rsidRDefault="00BA1C1D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C1D">
              <w:rPr>
                <w:rFonts w:eastAsia="Times New Roman" w:cs="Arial"/>
                <w:szCs w:val="18"/>
                <w:lang w:eastAsia="ar-SA"/>
              </w:rPr>
              <w:t>Revision of S1-163105.</w:t>
            </w:r>
          </w:p>
        </w:tc>
      </w:tr>
      <w:tr w:rsidR="002518C9" w:rsidRPr="00894FB0" w14:paraId="1A25AE16" w14:textId="77777777" w:rsidTr="006C6C84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510B27" w14:textId="473908BB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Use case updates</w:t>
            </w:r>
          </w:p>
        </w:tc>
      </w:tr>
      <w:tr w:rsidR="002518C9" w:rsidRPr="00894FB0" w14:paraId="2D966458" w14:textId="77777777" w:rsidTr="004D2B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73C14" w14:textId="77777777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6C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87F31" w14:textId="5F724DBC" w:rsidR="002518C9" w:rsidRPr="006C6C84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2518C9" w:rsidRPr="006C6C8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44FEC" w14:textId="513F7B77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AD166" w14:textId="34E93014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 xml:space="preserve">Increase the value of the data rate in </w:t>
            </w:r>
            <w:proofErr w:type="spellStart"/>
            <w:r w:rsidRPr="006C6C84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6C6C84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6C6C84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6C6C84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00688" w14:textId="5562366B" w:rsidR="002518C9" w:rsidRPr="006C6C84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>Revised to S1-163303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74608" w14:textId="7210D003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C6C84" w:rsidRPr="00894FB0" w14:paraId="156DE7BC" w14:textId="77777777" w:rsidTr="004D2B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826DA8" w14:textId="133066C6" w:rsidR="006C6C84" w:rsidRPr="004D2B92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2B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B5C662" w14:textId="57E3F830" w:rsidR="006C6C84" w:rsidRPr="004D2B92" w:rsidRDefault="00DB0CCB" w:rsidP="00840C37">
            <w:pPr>
              <w:snapToGrid w:val="0"/>
              <w:spacing w:after="0" w:line="240" w:lineRule="auto"/>
            </w:pPr>
            <w:hyperlink r:id="rId18" w:history="1">
              <w:r w:rsidR="006C6C84" w:rsidRPr="004D2B92">
                <w:rPr>
                  <w:rStyle w:val="Hyperlink"/>
                  <w:rFonts w:cs="Arial"/>
                  <w:color w:val="auto"/>
                </w:rPr>
                <w:t>S1-163303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87D49" w14:textId="5E3A0E54" w:rsidR="006C6C84" w:rsidRPr="004D2B92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B92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3B31A3" w14:textId="744488AD" w:rsidR="006C6C84" w:rsidRPr="004D2B92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B92">
              <w:rPr>
                <w:rFonts w:eastAsia="Times New Roman" w:cs="Arial"/>
                <w:szCs w:val="18"/>
                <w:lang w:eastAsia="ar-SA"/>
              </w:rPr>
              <w:t xml:space="preserve">Increase the value of the data rate in </w:t>
            </w:r>
            <w:proofErr w:type="spellStart"/>
            <w:r w:rsidRPr="004D2B92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4D2B92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4D2B92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4D2B9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EC0511" w14:textId="3CA9A5A4" w:rsidR="006C6C84" w:rsidRPr="004D2B92" w:rsidRDefault="004D2B92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B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097EFF" w14:textId="77777777" w:rsidR="004D2B92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2B92">
              <w:rPr>
                <w:rFonts w:eastAsia="Times New Roman" w:cs="Arial"/>
                <w:szCs w:val="18"/>
                <w:lang w:eastAsia="ar-SA"/>
              </w:rPr>
              <w:t>Revision of S1-163021.</w:t>
            </w:r>
          </w:p>
          <w:p w14:paraId="5E0B6E1F" w14:textId="77777777" w:rsidR="004D2B92" w:rsidRPr="004D2B92" w:rsidRDefault="004D2B92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673AE127" w14:textId="77777777" w:rsidR="004D2B92" w:rsidRDefault="004D2B92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578B489F" w14:textId="58DC7BE5" w:rsidR="006C6C84" w:rsidRPr="004D2B92" w:rsidRDefault="004D2B92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D2B9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518C9" w:rsidRPr="00894FB0" w14:paraId="5AD46755" w14:textId="77777777" w:rsidTr="0018191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0101FC" w14:textId="77777777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6C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B60DF1" w14:textId="02A88264" w:rsidR="002518C9" w:rsidRPr="006C6C84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2518C9" w:rsidRPr="006C6C8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41B7E1" w14:textId="77777777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383125" w14:textId="77777777" w:rsidR="002518C9" w:rsidRPr="006C6C8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>Typo correction for KPI values in agreed eV2X use cases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C21C67" w14:textId="2F8475B1" w:rsidR="002518C9" w:rsidRPr="006C6C84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C8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12FD1" w14:textId="77777777" w:rsidR="006C6C84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3C86B98" w14:textId="06E423DF" w:rsidR="002518C9" w:rsidRPr="006C6C84" w:rsidRDefault="006C6C8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C6C84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518C9" w:rsidRPr="00894FB0" w14:paraId="29249FE7" w14:textId="77777777" w:rsidTr="006F081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DBB6D" w14:textId="77777777" w:rsidR="002518C9" w:rsidRPr="0018191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19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C1B10" w14:textId="257D4223" w:rsidR="002518C9" w:rsidRPr="0018191D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2518C9" w:rsidRPr="0018191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7262E" w14:textId="77777777" w:rsidR="002518C9" w:rsidRPr="0018191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91D">
              <w:rPr>
                <w:rFonts w:eastAsia="Times New Roman" w:cs="Arial"/>
                <w:szCs w:val="18"/>
                <w:lang w:eastAsia="ar-SA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085BC" w14:textId="77777777" w:rsidR="002518C9" w:rsidRPr="0018191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91D">
              <w:rPr>
                <w:rFonts w:eastAsia="SimSun"/>
                <w:lang w:eastAsia="en-GB"/>
              </w:rPr>
              <w:t>Completing V2X platooning communications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73AAA" w14:textId="11E30DE3" w:rsidR="002518C9" w:rsidRPr="0018191D" w:rsidRDefault="0018191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191D">
              <w:rPr>
                <w:rFonts w:eastAsia="Times New Roman" w:cs="Arial"/>
                <w:szCs w:val="18"/>
                <w:lang w:eastAsia="ar-SA"/>
              </w:rPr>
              <w:t>Revised to S1-163304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25C88" w14:textId="157A1550" w:rsidR="002518C9" w:rsidRPr="0018191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8191D" w:rsidRPr="00894FB0" w14:paraId="2BA71FD4" w14:textId="77777777" w:rsidTr="006F081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28F47" w14:textId="49D8AE0D" w:rsidR="0018191D" w:rsidRPr="006F0819" w:rsidRDefault="0018191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081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F4BFD" w14:textId="32095A91" w:rsidR="0018191D" w:rsidRPr="006F0819" w:rsidRDefault="00DB0CCB" w:rsidP="00840C37">
            <w:pPr>
              <w:snapToGrid w:val="0"/>
              <w:spacing w:after="0" w:line="240" w:lineRule="auto"/>
            </w:pPr>
            <w:hyperlink r:id="rId21" w:history="1">
              <w:r w:rsidR="0018191D" w:rsidRPr="006F0819">
                <w:rPr>
                  <w:rStyle w:val="Hyperlink"/>
                  <w:rFonts w:cs="Arial"/>
                  <w:color w:val="auto"/>
                </w:rPr>
                <w:t>S1-163304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327C3" w14:textId="5E7C3392" w:rsidR="0018191D" w:rsidRPr="006F0819" w:rsidRDefault="0018191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9519C" w14:textId="5DD35A3A" w:rsidR="0018191D" w:rsidRPr="006F0819" w:rsidRDefault="0018191D" w:rsidP="00840C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0819">
              <w:rPr>
                <w:rFonts w:eastAsia="SimSun"/>
                <w:lang w:eastAsia="en-GB"/>
              </w:rPr>
              <w:t>Completing V2X platooning communications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CAB8F" w14:textId="7CD7BEFA" w:rsidR="0018191D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Revised to S1-163308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E5748" w14:textId="457CC41C" w:rsidR="0018191D" w:rsidRPr="006F0819" w:rsidRDefault="0018191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Revision of S1-163139.</w:t>
            </w:r>
          </w:p>
        </w:tc>
      </w:tr>
      <w:tr w:rsidR="006F0819" w:rsidRPr="00894FB0" w14:paraId="6E65C15B" w14:textId="77777777" w:rsidTr="006F081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BB82" w14:textId="68117AFF" w:rsidR="006F0819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08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2857" w14:textId="5844F5A0" w:rsidR="006F0819" w:rsidRPr="006F0819" w:rsidRDefault="00DB0CCB" w:rsidP="00840C37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="006F0819" w:rsidRPr="006F0819">
                <w:rPr>
                  <w:rStyle w:val="Hyperlink"/>
                  <w:rFonts w:cs="Arial"/>
                  <w:color w:val="auto"/>
                </w:rPr>
                <w:t>S1-163308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81B3" w14:textId="35041454" w:rsidR="006F0819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7FAD" w14:textId="788CA9C9" w:rsidR="006F0819" w:rsidRPr="006F0819" w:rsidRDefault="006F0819" w:rsidP="00840C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0819">
              <w:rPr>
                <w:rFonts w:eastAsia="SimSun"/>
                <w:lang w:eastAsia="en-GB"/>
              </w:rPr>
              <w:t>Completing V2X platooning communications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ECE9" w14:textId="77777777" w:rsidR="006F0819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B83F" w14:textId="41AD4120" w:rsid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i/>
                <w:szCs w:val="18"/>
                <w:lang w:eastAsia="ar-SA"/>
              </w:rPr>
              <w:t>Revision of S1-163139.</w:t>
            </w:r>
          </w:p>
          <w:p w14:paraId="5588710C" w14:textId="01A88519" w:rsidR="006F0819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Revision of S1-163304.</w:t>
            </w:r>
          </w:p>
        </w:tc>
      </w:tr>
      <w:tr w:rsidR="002518C9" w:rsidRPr="00894FB0" w14:paraId="0DFB4BAF" w14:textId="77777777" w:rsidTr="006F081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73A3B" w14:textId="77777777" w:rsidR="002518C9" w:rsidRPr="0026477E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7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1D70D" w14:textId="145CB37E" w:rsidR="002518C9" w:rsidRPr="0026477E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2518C9" w:rsidRPr="0026477E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40409" w14:textId="77777777" w:rsidR="002518C9" w:rsidRPr="0026477E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77E">
              <w:rPr>
                <w:rFonts w:eastAsia="SimSun"/>
                <w:lang w:eastAsia="en-GB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B9FEA" w14:textId="77777777" w:rsidR="002518C9" w:rsidRPr="0026477E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77E">
              <w:rPr>
                <w:rFonts w:eastAsia="SimSun"/>
                <w:lang w:eastAsia="en-GB"/>
              </w:rPr>
              <w:t>Completing V2X “Automotive: Sensor and State Map Sharing” use case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2BB42" w14:textId="663019F0" w:rsidR="002518C9" w:rsidRPr="0026477E" w:rsidRDefault="0026477E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77E">
              <w:rPr>
                <w:rFonts w:eastAsia="Times New Roman" w:cs="Arial"/>
                <w:szCs w:val="18"/>
                <w:lang w:eastAsia="ar-SA"/>
              </w:rPr>
              <w:t>Revised to S1-163305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6B85A" w14:textId="079048C7" w:rsidR="002518C9" w:rsidRPr="0026477E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477E" w:rsidRPr="00894FB0" w14:paraId="614C3A63" w14:textId="77777777" w:rsidTr="006F081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253280" w14:textId="7B12797D" w:rsidR="0026477E" w:rsidRPr="006F0819" w:rsidRDefault="0026477E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08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0F443E" w14:textId="10ADC037" w:rsidR="0026477E" w:rsidRPr="006F0819" w:rsidRDefault="00DB0CCB" w:rsidP="00840C37">
            <w:pPr>
              <w:snapToGrid w:val="0"/>
              <w:spacing w:after="0" w:line="240" w:lineRule="auto"/>
            </w:pPr>
            <w:hyperlink r:id="rId24" w:history="1">
              <w:r w:rsidR="0026477E" w:rsidRPr="006F0819">
                <w:rPr>
                  <w:rStyle w:val="Hyperlink"/>
                  <w:rFonts w:cs="Arial"/>
                  <w:color w:val="auto"/>
                </w:rPr>
                <w:t>S1-163305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BA065F" w14:textId="0640DB13" w:rsidR="0026477E" w:rsidRPr="006F0819" w:rsidRDefault="0026477E" w:rsidP="00840C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0819">
              <w:rPr>
                <w:rFonts w:eastAsia="SimSun"/>
                <w:lang w:eastAsia="en-GB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932A20" w14:textId="01211EFB" w:rsidR="0026477E" w:rsidRPr="006F0819" w:rsidRDefault="0026477E" w:rsidP="00840C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0819">
              <w:rPr>
                <w:rFonts w:eastAsia="SimSun"/>
                <w:lang w:eastAsia="en-GB"/>
              </w:rPr>
              <w:t>Completing V2X “Automotive: Sensor and State Map Sharing” use case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C3EFA2" w14:textId="268EB158" w:rsidR="0026477E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9EB584" w14:textId="77777777" w:rsidR="006F0819" w:rsidRDefault="0026477E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0819">
              <w:rPr>
                <w:rFonts w:eastAsia="Times New Roman" w:cs="Arial"/>
                <w:szCs w:val="18"/>
                <w:lang w:eastAsia="ar-SA"/>
              </w:rPr>
              <w:t>Revision of S1-163140.</w:t>
            </w:r>
          </w:p>
          <w:p w14:paraId="722E14A0" w14:textId="77777777" w:rsidR="006F0819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C1D081D" w14:textId="77777777" w:rsid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3ACCE3CE" w14:textId="50CCF1C3" w:rsidR="0026477E" w:rsidRPr="006F0819" w:rsidRDefault="006F081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F081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518C9" w:rsidRPr="00894FB0" w14:paraId="3CB2F844" w14:textId="77777777" w:rsidTr="006877C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8FFB92" w14:textId="1612BBEE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Consolidation</w:t>
            </w:r>
          </w:p>
        </w:tc>
      </w:tr>
      <w:tr w:rsidR="002518C9" w:rsidRPr="00894FB0" w14:paraId="5D613D78" w14:textId="77777777" w:rsidTr="006877C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9B313" w14:textId="77777777" w:rsidR="002518C9" w:rsidRPr="006877C7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77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7BBB1" w14:textId="199EA9CD" w:rsidR="002518C9" w:rsidRPr="006877C7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2518C9" w:rsidRPr="006877C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83C56" w14:textId="77777777" w:rsidR="002518C9" w:rsidRPr="006877C7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F6A35" w14:textId="77777777" w:rsidR="002518C9" w:rsidRPr="006877C7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Way forward on eV2X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A7195" w14:textId="035B608B" w:rsidR="002518C9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44468" w14:textId="63CB0C1C" w:rsidR="002518C9" w:rsidRPr="006877C7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027FC20" w14:textId="77777777" w:rsidTr="0050665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50680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73045" w14:textId="63C28042" w:rsidR="002518C9" w:rsidRPr="00894FB0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3A3C1" w14:textId="1BE52D58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DF10A" w14:textId="2697372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4E2E0" w14:textId="53E25ECA" w:rsidR="002518C9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Revised to S1-163209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087D7" w14:textId="7F9C7AD0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35617" w:rsidRPr="00894FB0" w14:paraId="2A5B7517" w14:textId="77777777" w:rsidTr="005C12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B497A" w14:textId="51354EC3" w:rsidR="00235617" w:rsidRPr="00506653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66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E9D57" w14:textId="1E85BF7F" w:rsidR="00235617" w:rsidRPr="00506653" w:rsidRDefault="00DB0CCB" w:rsidP="00840C37">
            <w:pPr>
              <w:snapToGrid w:val="0"/>
              <w:spacing w:after="0" w:line="240" w:lineRule="auto"/>
            </w:pPr>
            <w:hyperlink r:id="rId27" w:history="1">
              <w:r w:rsidR="00235617" w:rsidRPr="00506653">
                <w:rPr>
                  <w:rStyle w:val="Hyperlink"/>
                  <w:rFonts w:cs="Arial"/>
                  <w:color w:val="auto"/>
                </w:rPr>
                <w:t>S1-163209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71282" w14:textId="6BA05E0B" w:rsidR="00235617" w:rsidRPr="00506653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6653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DE163" w14:textId="0244BD11" w:rsidR="00235617" w:rsidRPr="00506653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6653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C7CD7" w14:textId="04942544" w:rsidR="00235617" w:rsidRPr="00506653" w:rsidRDefault="0050665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6653">
              <w:rPr>
                <w:rFonts w:eastAsia="Times New Roman" w:cs="Arial"/>
                <w:szCs w:val="18"/>
                <w:lang w:eastAsia="ar-SA"/>
              </w:rPr>
              <w:t>Revised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7E10E9" w14:textId="11A7C0E9" w:rsidR="00235617" w:rsidRPr="00506653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6653">
              <w:rPr>
                <w:rFonts w:eastAsia="Times New Roman" w:cs="Arial"/>
                <w:szCs w:val="18"/>
                <w:lang w:eastAsia="ar-SA"/>
              </w:rPr>
              <w:t>Revision of S1-163024.</w:t>
            </w:r>
          </w:p>
        </w:tc>
      </w:tr>
      <w:tr w:rsidR="00506653" w:rsidRPr="00894FB0" w14:paraId="467CAE06" w14:textId="77777777" w:rsidTr="005C12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086DF" w14:textId="46C9D7E1" w:rsidR="00506653" w:rsidRPr="005C12DD" w:rsidRDefault="0050665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12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2C6A5" w14:textId="765F8635" w:rsidR="00506653" w:rsidRPr="005C12DD" w:rsidRDefault="00DB0CCB" w:rsidP="00840C37">
            <w:pPr>
              <w:snapToGrid w:val="0"/>
              <w:spacing w:after="0" w:line="240" w:lineRule="auto"/>
            </w:pPr>
            <w:hyperlink r:id="rId28" w:history="1">
              <w:r w:rsidR="00506653" w:rsidRPr="005C12DD">
                <w:rPr>
                  <w:rStyle w:val="Hyperlink"/>
                  <w:rFonts w:cs="Arial"/>
                  <w:color w:val="auto"/>
                </w:rPr>
                <w:t>S1-163307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B732B" w14:textId="320ED6A9" w:rsidR="00506653" w:rsidRPr="005C12DD" w:rsidRDefault="0050665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E208D" w14:textId="7E4DD2CE" w:rsidR="00506653" w:rsidRPr="005C12DD" w:rsidRDefault="0050665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3723A" w14:textId="79DF9275" w:rsidR="00BA1C1D" w:rsidRPr="005C12DD" w:rsidRDefault="005C12DD" w:rsidP="005C12D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C12DD">
              <w:rPr>
                <w:rFonts w:eastAsia="맑은 고딕" w:cs="Arial"/>
                <w:szCs w:val="18"/>
                <w:lang w:eastAsia="ko-KR"/>
              </w:rPr>
              <w:t>Revised to S1-163316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150F6" w14:textId="183C9AEB" w:rsidR="00506653" w:rsidRPr="005C12DD" w:rsidRDefault="0050665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S1-163024.</w:t>
            </w:r>
          </w:p>
          <w:p w14:paraId="572EC0BD" w14:textId="77777777" w:rsidR="00506653" w:rsidRPr="005C12DD" w:rsidRDefault="00506653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Revision of S1-163209.</w:t>
            </w:r>
          </w:p>
          <w:p w14:paraId="37A5066D" w14:textId="77777777" w:rsidR="00AB5B8C" w:rsidRPr="005C12DD" w:rsidRDefault="00AB5B8C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  <w:p w14:paraId="2ED1ECF8" w14:textId="17EF5523" w:rsidR="00AB5B8C" w:rsidRPr="005C12DD" w:rsidRDefault="00AB5B8C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C12DD">
              <w:rPr>
                <w:rFonts w:eastAsia="맑은 고딕" w:cs="Arial" w:hint="eastAsia"/>
                <w:szCs w:val="18"/>
                <w:lang w:eastAsia="ko-KR"/>
              </w:rPr>
              <w:t>Merged of 3040,3041,3042,3043,3044;</w:t>
            </w:r>
          </w:p>
        </w:tc>
      </w:tr>
      <w:tr w:rsidR="005C12DD" w:rsidRPr="00894FB0" w14:paraId="79748DAF" w14:textId="77777777" w:rsidTr="005C12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F2D1C" w14:textId="7D54D1C2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12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24B77" w14:textId="7CA5E84D" w:rsidR="005C12DD" w:rsidRPr="005C12DD" w:rsidRDefault="00DB0CCB" w:rsidP="00840C37">
            <w:pPr>
              <w:snapToGrid w:val="0"/>
              <w:spacing w:after="0" w:line="240" w:lineRule="auto"/>
              <w:rPr>
                <w:rFonts w:cs="Arial"/>
              </w:rPr>
            </w:pPr>
            <w:hyperlink r:id="rId29" w:history="1">
              <w:r w:rsidR="005C12DD" w:rsidRPr="005C12DD">
                <w:rPr>
                  <w:rStyle w:val="Hyperlink"/>
                  <w:rFonts w:cs="Arial"/>
                  <w:color w:val="auto"/>
                </w:rPr>
                <w:t>S1-163316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5C1DD" w14:textId="2CBFB8AB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Drafting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B0684" w14:textId="3ABD0403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5B785" w14:textId="7003AD3E" w:rsidR="005C12DD" w:rsidRPr="005C12DD" w:rsidRDefault="005C12DD" w:rsidP="005C12D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C12DD">
              <w:rPr>
                <w:rFonts w:eastAsia="맑은 고딕" w:cs="Arial"/>
                <w:szCs w:val="18"/>
                <w:lang w:eastAsia="ko-KR"/>
              </w:rPr>
              <w:t>Revised to S1-163317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E9315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S1-163024.</w:t>
            </w:r>
          </w:p>
          <w:p w14:paraId="4D8D58D5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i/>
                <w:szCs w:val="18"/>
                <w:lang w:eastAsia="ko-KR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S1-163209.</w:t>
            </w:r>
          </w:p>
          <w:p w14:paraId="4295B2CE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i/>
                <w:szCs w:val="18"/>
                <w:lang w:eastAsia="ko-KR"/>
              </w:rPr>
            </w:pPr>
          </w:p>
          <w:p w14:paraId="2BD59569" w14:textId="03F950FF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맑은 고딕" w:cs="Arial" w:hint="eastAsia"/>
                <w:i/>
                <w:szCs w:val="18"/>
                <w:lang w:eastAsia="ko-KR"/>
              </w:rPr>
              <w:t>Merged of 3040,3041,3042,3043,3044;</w:t>
            </w:r>
          </w:p>
          <w:p w14:paraId="70EE1A51" w14:textId="39FFF7E3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Revision of S1-163307.</w:t>
            </w:r>
          </w:p>
        </w:tc>
      </w:tr>
      <w:tr w:rsidR="005C12DD" w:rsidRPr="00894FB0" w14:paraId="499D6B4E" w14:textId="77777777" w:rsidTr="005C12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4D70" w14:textId="1507F64B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12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B933" w14:textId="457FAAF1" w:rsidR="005C12DD" w:rsidRPr="005C12DD" w:rsidRDefault="00DB0CCB" w:rsidP="00840C37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 w:rsidR="005C12DD" w:rsidRPr="005C12DD">
                <w:rPr>
                  <w:rStyle w:val="Hyperlink"/>
                  <w:rFonts w:cs="Arial"/>
                  <w:color w:val="auto"/>
                </w:rPr>
                <w:t>S1-163317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A894" w14:textId="70F7D62E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0172" w14:textId="6EE0A130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376C" w14:textId="77777777" w:rsidR="005C12DD" w:rsidRPr="005C12DD" w:rsidRDefault="005C12DD" w:rsidP="005C12D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ECF2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S1-163024.</w:t>
            </w:r>
          </w:p>
          <w:p w14:paraId="738CEF7B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i/>
                <w:szCs w:val="18"/>
                <w:lang w:eastAsia="ko-KR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S1-163209.</w:t>
            </w:r>
          </w:p>
          <w:p w14:paraId="00CC2D5C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i/>
                <w:szCs w:val="18"/>
                <w:lang w:eastAsia="ko-KR"/>
              </w:rPr>
            </w:pPr>
          </w:p>
          <w:p w14:paraId="33F4D6A6" w14:textId="77777777" w:rsidR="005C12DD" w:rsidRP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5C12DD">
              <w:rPr>
                <w:rFonts w:eastAsia="맑은 고딕" w:cs="Arial" w:hint="eastAsia"/>
                <w:i/>
                <w:szCs w:val="18"/>
                <w:lang w:eastAsia="ko-KR"/>
              </w:rPr>
              <w:t>Merged of 3040,3041,3042,3043,3044;</w:t>
            </w:r>
          </w:p>
          <w:p w14:paraId="719A7B5F" w14:textId="52DB68EF" w:rsidR="005C12DD" w:rsidRDefault="005C12D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2DD">
              <w:rPr>
                <w:rFonts w:eastAsia="Times New Roman" w:cs="Arial"/>
                <w:i/>
                <w:szCs w:val="18"/>
                <w:lang w:eastAsia="ar-SA"/>
              </w:rPr>
              <w:t>Revision of S1-163307.</w:t>
            </w:r>
          </w:p>
          <w:p w14:paraId="5857774E" w14:textId="77777777" w:rsid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C12DD">
              <w:rPr>
                <w:rFonts w:eastAsia="Times New Roman" w:cs="Arial"/>
                <w:szCs w:val="18"/>
                <w:lang w:eastAsia="ar-SA"/>
              </w:rPr>
              <w:t>Revision of S1-163316.</w:t>
            </w:r>
          </w:p>
          <w:p w14:paraId="08E80F3E" w14:textId="06E572AA" w:rsidR="005C12DD" w:rsidRPr="005C12DD" w:rsidRDefault="005C12DD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T</w:t>
            </w:r>
            <w:r>
              <w:rPr>
                <w:rFonts w:eastAsia="맑은 고딕" w:cs="Arial" w:hint="eastAsia"/>
                <w:szCs w:val="18"/>
                <w:lang w:eastAsia="ko-KR"/>
              </w:rPr>
              <w:t>o include all the requirements listed in the right-hand-side column of 3316 into sections of 7.2.1 through 7.2.5;</w:t>
            </w:r>
          </w:p>
        </w:tc>
      </w:tr>
      <w:tr w:rsidR="002518C9" w:rsidRPr="00894FB0" w14:paraId="483AC4D2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A3FC1" w14:textId="29077663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C9DB6" w14:textId="787690A7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B3DB5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B4CDB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Proposal for category classification and consolidated of potential requirements in TR 22.886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02A06" w14:textId="0DE76C80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9186D" w14:textId="31208C4D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74916C59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C0492" w14:textId="77777777" w:rsidR="006834A4" w:rsidRPr="00AB5B8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81B9F" w14:textId="3EF743B7" w:rsidR="006834A4" w:rsidRPr="00AB5B8C" w:rsidRDefault="00DB0CC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6834A4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880A6" w14:textId="77777777" w:rsidR="006834A4" w:rsidRPr="00AB5B8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C2AA2" w14:textId="77777777" w:rsidR="006834A4" w:rsidRPr="00AB5B8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Consolidation of eV2X PRs on KPIs related to automated driving and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C69E3" w14:textId="09F33920" w:rsidR="006834A4" w:rsidRPr="00AB5B8C" w:rsidRDefault="00AB5B8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6E58F" w14:textId="77777777" w:rsidR="006834A4" w:rsidRPr="00AB5B8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43ADC69E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E39A4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612C2" w14:textId="44B494D4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A6F93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71EBC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SimSun"/>
                <w:lang w:eastAsia="en-GB"/>
              </w:rPr>
              <w:t>Consolidation of the radio related requirements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3054F" w14:textId="7332BC83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FA0EE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20843026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B4ABD" w14:textId="0A37E385" w:rsidR="006834A4" w:rsidRPr="00AB5B8C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F2907" w14:textId="1B3B2298" w:rsidR="006834A4" w:rsidRPr="00AB5B8C" w:rsidRDefault="00DB0CCB" w:rsidP="00840C3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34" w:history="1">
              <w:r w:rsidR="00760427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5A863" w14:textId="77299184" w:rsidR="006834A4" w:rsidRPr="00AB5B8C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Rapporteur (LG)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9DCAA" w14:textId="10C07695" w:rsidR="006834A4" w:rsidRPr="00AB5B8C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Comparison of proposals for eV2X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36BF4" w14:textId="7C76D74F" w:rsidR="006834A4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155C4" w14:textId="4291EEBF" w:rsidR="006834A4" w:rsidRPr="00AB5B8C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2518C9" w:rsidRPr="00894FB0" w14:paraId="5FB7A633" w14:textId="77777777" w:rsidTr="006877C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61B44" w14:textId="77777777" w:rsidR="002518C9" w:rsidRPr="0091192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19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0D2BA" w14:textId="159F2393" w:rsidR="002518C9" w:rsidRPr="00911920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2518C9" w:rsidRPr="0091192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0E6F0" w14:textId="77777777" w:rsidR="002518C9" w:rsidRPr="0091192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920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855F7" w14:textId="77777777" w:rsidR="002518C9" w:rsidRPr="0091192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920">
              <w:rPr>
                <w:rFonts w:eastAsia="Times New Roman" w:cs="Arial"/>
                <w:szCs w:val="18"/>
                <w:lang w:eastAsia="ar-SA"/>
              </w:rPr>
              <w:t>Text proposal for use case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690DC" w14:textId="77DCA233" w:rsidR="002518C9" w:rsidRPr="00911920" w:rsidRDefault="00911920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920">
              <w:rPr>
                <w:rFonts w:eastAsia="Times New Roman" w:cs="Arial"/>
                <w:szCs w:val="18"/>
                <w:lang w:eastAsia="ar-SA"/>
              </w:rPr>
              <w:t>Revised to S1-163306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0479A" w14:textId="711CD335" w:rsidR="002518C9" w:rsidRPr="00911920" w:rsidRDefault="002518C9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11920" w:rsidRPr="00894FB0" w14:paraId="7F936F0D" w14:textId="77777777" w:rsidTr="006877C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DE735" w14:textId="15DF7052" w:rsidR="00911920" w:rsidRPr="006877C7" w:rsidRDefault="00911920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77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BB7E3" w14:textId="6323D80A" w:rsidR="00911920" w:rsidRPr="006877C7" w:rsidRDefault="00DB0CCB" w:rsidP="00840C37">
            <w:pPr>
              <w:snapToGrid w:val="0"/>
              <w:spacing w:after="0" w:line="240" w:lineRule="auto"/>
            </w:pPr>
            <w:hyperlink r:id="rId36" w:history="1">
              <w:r w:rsidR="00911920" w:rsidRPr="006877C7">
                <w:rPr>
                  <w:rStyle w:val="Hyperlink"/>
                  <w:rFonts w:cs="Arial"/>
                  <w:color w:val="auto"/>
                </w:rPr>
                <w:t>S1-163306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A8549" w14:textId="7996256B" w:rsidR="00911920" w:rsidRPr="006877C7" w:rsidRDefault="00911920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82B17" w14:textId="102664DF" w:rsidR="00911920" w:rsidRPr="006877C7" w:rsidRDefault="00911920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Text proposal for use case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A0EEF" w14:textId="63937588" w:rsidR="00911920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Revised to S1-163310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DAB94" w14:textId="77777777" w:rsidR="00911920" w:rsidRPr="006877C7" w:rsidRDefault="00911920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Revision of S1-163039.</w:t>
            </w:r>
          </w:p>
          <w:p w14:paraId="61EC015D" w14:textId="77777777" w:rsidR="00911920" w:rsidRPr="006877C7" w:rsidRDefault="00911920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48FBD126" w14:textId="35FD3A42" w:rsidR="00911920" w:rsidRPr="006877C7" w:rsidRDefault="00911920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Names of groups can be updated suitably.</w:t>
            </w:r>
          </w:p>
        </w:tc>
      </w:tr>
      <w:tr w:rsidR="006877C7" w:rsidRPr="00894FB0" w14:paraId="5D444A5D" w14:textId="77777777" w:rsidTr="006877C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CEE9" w14:textId="3274D93F" w:rsidR="006877C7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77C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B96D" w14:textId="30C47955" w:rsidR="006877C7" w:rsidRPr="006877C7" w:rsidRDefault="00DB0CCB" w:rsidP="00840C37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6877C7" w:rsidRPr="006877C7">
                <w:rPr>
                  <w:rStyle w:val="Hyperlink"/>
                  <w:rFonts w:cs="Arial"/>
                  <w:color w:val="auto"/>
                </w:rPr>
                <w:t>S1-163310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834F" w14:textId="4A7159BA" w:rsidR="006877C7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3928" w14:textId="798C0710" w:rsidR="006877C7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Text proposal for use case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63A3" w14:textId="77777777" w:rsidR="006877C7" w:rsidRPr="006877C7" w:rsidRDefault="006877C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4D85" w14:textId="77777777" w:rsidR="006877C7" w:rsidRPr="006877C7" w:rsidRDefault="006877C7" w:rsidP="005F088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877C7">
              <w:rPr>
                <w:rFonts w:eastAsia="Times New Roman" w:cs="Arial"/>
                <w:i/>
                <w:szCs w:val="18"/>
                <w:lang w:eastAsia="ar-SA"/>
              </w:rPr>
              <w:t>Revision of S1-163039.</w:t>
            </w:r>
          </w:p>
          <w:p w14:paraId="63B7BF35" w14:textId="77777777" w:rsidR="006877C7" w:rsidRPr="006877C7" w:rsidRDefault="006877C7" w:rsidP="005F088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14:paraId="09B839AD" w14:textId="1B2F3091" w:rsidR="006877C7" w:rsidRDefault="006877C7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i/>
                <w:szCs w:val="18"/>
                <w:lang w:eastAsia="ar-SA"/>
              </w:rPr>
              <w:t>Names of groups can be updated suitably.</w:t>
            </w:r>
          </w:p>
          <w:p w14:paraId="2D742F38" w14:textId="47BF1C94" w:rsidR="006877C7" w:rsidRPr="006877C7" w:rsidRDefault="006877C7" w:rsidP="005F088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7C7">
              <w:rPr>
                <w:rFonts w:eastAsia="Times New Roman" w:cs="Arial"/>
                <w:szCs w:val="18"/>
                <w:lang w:eastAsia="ar-SA"/>
              </w:rPr>
              <w:t>Revision of S1-163306.</w:t>
            </w:r>
          </w:p>
        </w:tc>
      </w:tr>
      <w:tr w:rsidR="002518C9" w:rsidRPr="00894FB0" w14:paraId="4458D7F7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FE8C4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172CF" w14:textId="3AE72223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E2D3D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A664A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</w:rPr>
              <w:t>Consolidation for ‘advanced driving’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2D24A" w14:textId="166B167B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Merged</w:t>
            </w:r>
            <w:r w:rsidRPr="00AB5B8C">
              <w:rPr>
                <w:rFonts w:eastAsia="Times New Roman" w:cs="Arial"/>
                <w:szCs w:val="18"/>
                <w:lang w:eastAsia="ar-SA"/>
              </w:rPr>
              <w:t xml:space="preserve">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A3D92" w14:textId="1FCC1E6D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E50E717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1F4FA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FD0EC" w14:textId="57824933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EA6C1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01CB9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</w:rPr>
              <w:t>Consolidation for ‘cloud driving’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A9A2E" w14:textId="2B01281D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Merged</w:t>
            </w:r>
            <w:r w:rsidRPr="00AB5B8C">
              <w:rPr>
                <w:rFonts w:eastAsia="Times New Roman" w:cs="Arial"/>
                <w:szCs w:val="18"/>
                <w:lang w:eastAsia="ar-SA"/>
              </w:rPr>
              <w:t xml:space="preserve">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9C0A9" w14:textId="52245D80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1EC3C3A3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E3313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A31F3" w14:textId="0B6D0ACF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B0D26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4246C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</w:rPr>
              <w:t>Consolidation for ‘</w:t>
            </w:r>
            <w:r w:rsidRPr="00AB5B8C">
              <w:rPr>
                <w:rFonts w:eastAsia="맑은 고딕"/>
                <w:lang w:eastAsia="ko-KR"/>
              </w:rPr>
              <w:t>Extended Sensor</w:t>
            </w:r>
            <w:r w:rsidRPr="00AB5B8C">
              <w:rPr>
                <w:rFonts w:eastAsia="맑은 고딕"/>
              </w:rPr>
              <w:t>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63739" w14:textId="341C71CB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Merged</w:t>
            </w:r>
            <w:r w:rsidRPr="00AB5B8C">
              <w:rPr>
                <w:rFonts w:eastAsia="Times New Roman" w:cs="Arial"/>
                <w:szCs w:val="18"/>
                <w:lang w:eastAsia="ar-SA"/>
              </w:rPr>
              <w:t xml:space="preserve">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16671" w14:textId="5823DEAD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6A9490DE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4FBBC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A4BFE" w14:textId="6DD26477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209F1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44503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</w:rPr>
              <w:t>Consolidation for ‘</w:t>
            </w:r>
            <w:r w:rsidRPr="00AB5B8C">
              <w:rPr>
                <w:rFonts w:eastAsia="맑은 고딕"/>
                <w:lang w:eastAsia="ko-KR"/>
              </w:rPr>
              <w:t>interworking</w:t>
            </w:r>
            <w:r w:rsidRPr="00AB5B8C">
              <w:rPr>
                <w:rFonts w:eastAsia="맑은 고딕"/>
              </w:rPr>
              <w:t>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82B20" w14:textId="38F615EF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Merged</w:t>
            </w:r>
            <w:r w:rsidRPr="00AB5B8C">
              <w:rPr>
                <w:rFonts w:eastAsia="Times New Roman" w:cs="Arial"/>
                <w:szCs w:val="18"/>
                <w:lang w:eastAsia="ar-SA"/>
              </w:rPr>
              <w:t xml:space="preserve">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B5CD2" w14:textId="73227141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F53F78F" w14:textId="77777777" w:rsidTr="00AB5B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697C5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95BD3" w14:textId="711720E0" w:rsidR="002518C9" w:rsidRPr="00AB5B8C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2518C9" w:rsidRPr="00AB5B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47FC7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6ABC4" w14:textId="77777777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B8C">
              <w:rPr>
                <w:rFonts w:eastAsia="맑은 고딕"/>
              </w:rPr>
              <w:t>Consolidation for ‘other’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85A12" w14:textId="5277C0DD" w:rsidR="002518C9" w:rsidRPr="00AB5B8C" w:rsidRDefault="00AB5B8C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Merged</w:t>
            </w:r>
            <w:r w:rsidRPr="00AB5B8C">
              <w:rPr>
                <w:rFonts w:eastAsia="Times New Roman" w:cs="Arial"/>
                <w:szCs w:val="18"/>
                <w:lang w:eastAsia="ar-SA"/>
              </w:rPr>
              <w:t xml:space="preserve"> to S1-163307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40C2E" w14:textId="0B5FC5B9" w:rsidR="002518C9" w:rsidRPr="00AB5B8C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00B7D19" w14:textId="77777777" w:rsidTr="001255A3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C7CCE0" w14:textId="69C395C8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New use cases</w:t>
            </w:r>
          </w:p>
        </w:tc>
      </w:tr>
      <w:tr w:rsidR="002518C9" w:rsidRPr="00894FB0" w14:paraId="266451E3" w14:textId="77777777" w:rsidTr="001255A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4803B" w14:textId="77777777" w:rsidR="002518C9" w:rsidRPr="001255A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255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836D1" w14:textId="1270594E" w:rsidR="002518C9" w:rsidRPr="001255A3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2518C9" w:rsidRPr="001255A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BD288" w14:textId="77777777" w:rsidR="002518C9" w:rsidRPr="001255A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886BF" w14:textId="77777777" w:rsidR="002518C9" w:rsidRPr="001255A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SimSun" w:cs="Arial"/>
                <w:lang w:eastAsia="en-GB"/>
              </w:rPr>
              <w:t>On demand p</w:t>
            </w:r>
            <w:r w:rsidRPr="001255A3">
              <w:rPr>
                <w:rFonts w:eastAsiaTheme="minorEastAsia"/>
                <w:lang w:eastAsia="zh-CN"/>
              </w:rPr>
              <w:t>riority change for messages transmission for 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10F9" w14:textId="61A2C6A3" w:rsidR="002518C9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Revised to S1-163312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5F426" w14:textId="044F8C0C" w:rsidR="002518C9" w:rsidRPr="001255A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255A3" w:rsidRPr="00894FB0" w14:paraId="7D4F2B6F" w14:textId="77777777" w:rsidTr="00844AD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042E" w14:textId="015B85C8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255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1DDE" w14:textId="7FB9CD10" w:rsidR="001255A3" w:rsidRPr="001255A3" w:rsidRDefault="00DB0CCB" w:rsidP="00840C37">
            <w:pPr>
              <w:snapToGrid w:val="0"/>
              <w:spacing w:after="0" w:line="240" w:lineRule="auto"/>
            </w:pPr>
            <w:hyperlink r:id="rId44" w:history="1">
              <w:r w:rsidR="001255A3" w:rsidRPr="001255A3">
                <w:rPr>
                  <w:rStyle w:val="Hyperlink"/>
                  <w:rFonts w:cs="Arial"/>
                  <w:color w:val="auto"/>
                </w:rPr>
                <w:t>S1-163312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C097" w14:textId="4534D116" w:rsidR="001255A3" w:rsidRPr="001255A3" w:rsidRDefault="001255A3" w:rsidP="00840C3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1255A3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2CC1" w14:textId="1646171B" w:rsidR="001255A3" w:rsidRPr="001255A3" w:rsidRDefault="001255A3" w:rsidP="00840C3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1255A3">
              <w:rPr>
                <w:rFonts w:eastAsia="SimSun" w:cs="Arial"/>
                <w:lang w:eastAsia="en-GB"/>
              </w:rPr>
              <w:t>On demand priority change for messages transmission for 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E863" w14:textId="77777777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1CF8" w14:textId="61423D41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Revision of S1-163022.</w:t>
            </w:r>
          </w:p>
        </w:tc>
      </w:tr>
      <w:tr w:rsidR="002518C9" w:rsidRPr="00894FB0" w14:paraId="646BEF85" w14:textId="77777777" w:rsidTr="00844AD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0DF15" w14:textId="77777777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A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ADECE" w14:textId="5C08F66A" w:rsidR="002518C9" w:rsidRPr="00844AD4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2518C9" w:rsidRPr="00844AD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244D4" w14:textId="77777777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73F83" w14:textId="77777777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SimSun" w:cs="Arial"/>
                <w:lang w:eastAsia="en-GB"/>
              </w:rPr>
              <w:t xml:space="preserve">New use case to support </w:t>
            </w:r>
            <w:r w:rsidRPr="00844AD4">
              <w:rPr>
                <w:lang w:eastAsia="zh-CN"/>
              </w:rPr>
              <w:t>Cooperative Lane Change (CLC)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C729D" w14:textId="6CD63D67" w:rsidR="002518C9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Revised to S1-163313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5C4CE" w14:textId="7ABC52FE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44AD4" w:rsidRPr="00894FB0" w14:paraId="3686CCAF" w14:textId="77777777" w:rsidTr="00844AD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923A" w14:textId="57BE8BC7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A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95BC" w14:textId="2B1B7981" w:rsidR="00844AD4" w:rsidRPr="00844AD4" w:rsidRDefault="00DB0CCB" w:rsidP="00840C37">
            <w:pPr>
              <w:snapToGrid w:val="0"/>
              <w:spacing w:after="0" w:line="240" w:lineRule="auto"/>
            </w:pPr>
            <w:hyperlink r:id="rId46" w:history="1">
              <w:r w:rsidR="00844AD4" w:rsidRPr="00844AD4">
                <w:rPr>
                  <w:rStyle w:val="Hyperlink"/>
                  <w:rFonts w:cs="Arial"/>
                  <w:color w:val="auto"/>
                </w:rPr>
                <w:t>S1-163313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1EE4" w14:textId="4BF7B9AC" w:rsidR="00844AD4" w:rsidRPr="00844AD4" w:rsidRDefault="00844AD4" w:rsidP="00840C3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844AD4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099D" w14:textId="799AE2CF" w:rsidR="00844AD4" w:rsidRPr="00844AD4" w:rsidRDefault="00844AD4" w:rsidP="00840C3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844AD4">
              <w:rPr>
                <w:rFonts w:eastAsia="SimSun" w:cs="Arial"/>
                <w:lang w:eastAsia="en-GB"/>
              </w:rPr>
              <w:t>New use case to support Cooperative Lane Change (CLC)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9E62" w14:textId="77777777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E0FA" w14:textId="6C6724B2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Revision of S1-163023.</w:t>
            </w:r>
          </w:p>
        </w:tc>
      </w:tr>
      <w:tr w:rsidR="002518C9" w:rsidRPr="00894FB0" w14:paraId="1C575EF1" w14:textId="77777777" w:rsidTr="00844AD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03A3B" w14:textId="77777777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A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6C4C6" w14:textId="1B8D9301" w:rsidR="002518C9" w:rsidRPr="00844AD4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2518C9" w:rsidRPr="00844AD4">
                <w:rPr>
                  <w:rStyle w:val="Hyperlink"/>
                  <w:rFonts w:eastAsia="Times New Roman" w:cs="Arial"/>
                  <w:color w:val="auto"/>
                  <w:lang w:eastAsia="ar-SA"/>
                </w:rPr>
                <w:t>S1-163036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7A384" w14:textId="499B9A93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8D2A6" w14:textId="537CFC43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Proposal for secure software update for Electronic Control Unit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60006" w14:textId="0E59A712" w:rsidR="002518C9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Revised to S1-163314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BB839" w14:textId="25C8C1AD" w:rsidR="002518C9" w:rsidRPr="00844AD4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44AD4" w:rsidRPr="00894FB0" w14:paraId="1D4EE625" w14:textId="77777777" w:rsidTr="00083A9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5F6A" w14:textId="15DF7314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A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19CF" w14:textId="4799722B" w:rsidR="00844AD4" w:rsidRPr="00844AD4" w:rsidRDefault="00DB0CCB" w:rsidP="00840C37">
            <w:pPr>
              <w:snapToGrid w:val="0"/>
              <w:spacing w:after="0" w:line="240" w:lineRule="auto"/>
            </w:pPr>
            <w:hyperlink r:id="rId48" w:history="1">
              <w:r w:rsidR="00844AD4" w:rsidRPr="00844AD4">
                <w:rPr>
                  <w:rStyle w:val="Hyperlink"/>
                  <w:rFonts w:cs="Arial"/>
                  <w:color w:val="auto"/>
                </w:rPr>
                <w:t>S1-163314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EBCC" w14:textId="064BBC70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C387" w14:textId="2288D20E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Proposal for secure software update for Electronic Control Unit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0AC1" w14:textId="77777777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5992" w14:textId="76DFE471" w:rsidR="00844AD4" w:rsidRPr="00844AD4" w:rsidRDefault="00844AD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AD4">
              <w:rPr>
                <w:rFonts w:eastAsia="Times New Roman" w:cs="Arial"/>
                <w:szCs w:val="18"/>
                <w:lang w:eastAsia="ar-SA"/>
              </w:rPr>
              <w:t>Revision of S1-163036.</w:t>
            </w:r>
          </w:p>
        </w:tc>
      </w:tr>
      <w:tr w:rsidR="002518C9" w:rsidRPr="00894FB0" w14:paraId="3771CF90" w14:textId="77777777" w:rsidTr="007A48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30269" w14:textId="77777777" w:rsidR="002518C9" w:rsidRPr="00083A9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3A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02EF1" w14:textId="50673079" w:rsidR="002518C9" w:rsidRPr="00083A93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2518C9" w:rsidRPr="00083A9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A141" w14:textId="77777777" w:rsidR="002518C9" w:rsidRPr="00083A9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A93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7FBF3" w14:textId="77777777" w:rsidR="002518C9" w:rsidRPr="00083A9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A93">
              <w:rPr>
                <w:rFonts w:eastAsia="Times New Roman" w:cs="Arial"/>
                <w:szCs w:val="18"/>
                <w:lang w:eastAsia="ar-SA"/>
              </w:rPr>
              <w:t>Use case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9821A" w14:textId="5C8FEE31" w:rsidR="002518C9" w:rsidRPr="00083A93" w:rsidRDefault="00083A9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A93">
              <w:rPr>
                <w:rFonts w:eastAsia="Times New Roman" w:cs="Arial"/>
                <w:szCs w:val="18"/>
                <w:lang w:eastAsia="ar-SA"/>
              </w:rPr>
              <w:t>Revised to S1-163315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0FDB5" w14:textId="21BAD6CD" w:rsidR="002518C9" w:rsidRPr="00083A93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83A93" w:rsidRPr="00894FB0" w14:paraId="62EBBFC4" w14:textId="77777777" w:rsidTr="007A48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B705FF" w14:textId="0D97AE50" w:rsidR="00083A93" w:rsidRPr="007A4885" w:rsidRDefault="00083A9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48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6DF58F" w14:textId="224CB5C2" w:rsidR="00083A93" w:rsidRPr="007A4885" w:rsidRDefault="00DB0CCB" w:rsidP="00840C37">
            <w:pPr>
              <w:snapToGrid w:val="0"/>
              <w:spacing w:after="0" w:line="240" w:lineRule="auto"/>
            </w:pPr>
            <w:hyperlink r:id="rId50" w:history="1">
              <w:r w:rsidR="00083A93" w:rsidRPr="007A4885">
                <w:rPr>
                  <w:rStyle w:val="Hyperlink"/>
                  <w:rFonts w:cs="Arial"/>
                  <w:color w:val="auto"/>
                </w:rPr>
                <w:t>S1-163315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723455" w14:textId="7792312C" w:rsidR="00083A93" w:rsidRPr="007A4885" w:rsidRDefault="00083A9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4885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4E825D" w14:textId="3E7556E0" w:rsidR="00083A93" w:rsidRPr="007A4885" w:rsidRDefault="00083A9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4885">
              <w:rPr>
                <w:rFonts w:eastAsia="Times New Roman" w:cs="Arial"/>
                <w:szCs w:val="18"/>
                <w:lang w:eastAsia="ar-SA"/>
              </w:rPr>
              <w:t>Use case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EBE966" w14:textId="5E66508A" w:rsidR="00083A93" w:rsidRPr="007A4885" w:rsidRDefault="007A4885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488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06F35B" w14:textId="77777777" w:rsidR="00083A93" w:rsidRPr="007A4885" w:rsidRDefault="00083A93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7A4885">
              <w:rPr>
                <w:rFonts w:eastAsia="Times New Roman" w:cs="Arial"/>
                <w:szCs w:val="18"/>
                <w:lang w:eastAsia="ar-SA"/>
              </w:rPr>
              <w:t>Revision of S1-163101.</w:t>
            </w:r>
          </w:p>
          <w:p w14:paraId="4AC5DAFD" w14:textId="77777777" w:rsidR="007A4885" w:rsidRDefault="00083A93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7A4885">
              <w:rPr>
                <w:rFonts w:eastAsia="맑은 고딕" w:cs="Arial"/>
                <w:szCs w:val="18"/>
                <w:lang w:eastAsia="ko-KR"/>
              </w:rPr>
              <w:t>D</w:t>
            </w:r>
            <w:r w:rsidRPr="007A4885">
              <w:rPr>
                <w:rFonts w:eastAsia="맑은 고딕" w:cs="Arial" w:hint="eastAsia"/>
                <w:szCs w:val="18"/>
                <w:lang w:eastAsia="ko-KR"/>
              </w:rPr>
              <w:t>elete PR section and make editorial changes to put it into Annex;</w:t>
            </w:r>
          </w:p>
          <w:p w14:paraId="70B470FE" w14:textId="77777777" w:rsidR="007A4885" w:rsidRPr="007A4885" w:rsidRDefault="007A4885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  <w:p w14:paraId="51F281E6" w14:textId="77777777" w:rsidR="007A4885" w:rsidRDefault="007A4885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  <w:p w14:paraId="3E65D010" w14:textId="5F6E3835" w:rsidR="00083A93" w:rsidRPr="007A4885" w:rsidRDefault="007A4885" w:rsidP="00840C3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N</w:t>
            </w:r>
            <w:r w:rsidRPr="007A4885">
              <w:rPr>
                <w:rFonts w:eastAsia="맑은 고딕" w:cs="Arial"/>
                <w:szCs w:val="18"/>
                <w:lang w:eastAsia="ko-KR"/>
              </w:rPr>
              <w:t>o presentation</w:t>
            </w:r>
          </w:p>
        </w:tc>
      </w:tr>
      <w:tr w:rsidR="002518C9" w:rsidRPr="00894FB0" w14:paraId="30B945E5" w14:textId="77777777" w:rsidTr="001255A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D919F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56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83F2C" w14:textId="3A55F229" w:rsidR="002518C9" w:rsidRPr="0042569D" w:rsidRDefault="00DB0CC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2518C9" w:rsidRPr="0042569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C86F3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1FDCE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UE synchronization for 3D video composition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2A665" w14:textId="76F5F8C9" w:rsidR="002518C9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Revised to S1-163204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6535E" w14:textId="17CF3EDB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2569D" w:rsidRPr="00894FB0" w14:paraId="0D1ECA98" w14:textId="77777777" w:rsidTr="001255A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A215A" w14:textId="34AA0FF1" w:rsidR="0042569D" w:rsidRPr="001255A3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255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E3BB4" w14:textId="38ED10ED" w:rsidR="0042569D" w:rsidRPr="001255A3" w:rsidRDefault="00DB0CCB" w:rsidP="00840C37">
            <w:pPr>
              <w:snapToGrid w:val="0"/>
              <w:spacing w:after="0" w:line="240" w:lineRule="auto"/>
            </w:pPr>
            <w:hyperlink r:id="rId52" w:history="1">
              <w:r w:rsidR="0042569D" w:rsidRPr="001255A3">
                <w:rPr>
                  <w:rStyle w:val="Hyperlink"/>
                  <w:rFonts w:cs="Arial"/>
                  <w:color w:val="auto"/>
                </w:rPr>
                <w:t>S1-163204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56992" w14:textId="777B8118" w:rsidR="0042569D" w:rsidRPr="001255A3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FBF36" w14:textId="581471E0" w:rsidR="0042569D" w:rsidRPr="001255A3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UE synchronization for 3D video composition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744CD" w14:textId="27B90F7F" w:rsidR="0042569D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Revised to S1-163311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71934" w14:textId="714ECF81" w:rsidR="0042569D" w:rsidRPr="001255A3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Revision of S1-163126.</w:t>
            </w:r>
          </w:p>
        </w:tc>
      </w:tr>
      <w:tr w:rsidR="001255A3" w:rsidRPr="00894FB0" w14:paraId="53047296" w14:textId="77777777" w:rsidTr="001255A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D815" w14:textId="59E260A9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255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6710" w14:textId="6878991D" w:rsidR="001255A3" w:rsidRPr="001255A3" w:rsidRDefault="00DB0CCB" w:rsidP="00840C37">
            <w:pPr>
              <w:snapToGrid w:val="0"/>
              <w:spacing w:after="0" w:line="240" w:lineRule="auto"/>
            </w:pPr>
            <w:hyperlink r:id="rId53" w:history="1">
              <w:r w:rsidR="001255A3" w:rsidRPr="001255A3">
                <w:rPr>
                  <w:rStyle w:val="Hyperlink"/>
                  <w:rFonts w:cs="Arial"/>
                  <w:color w:val="auto"/>
                </w:rPr>
                <w:t>S1-163311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8497" w14:textId="3CE2F3F6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5C0A" w14:textId="69B5FB0F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UE synchronization for 3D video composition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B48A" w14:textId="77777777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C293" w14:textId="067F2930" w:rsid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i/>
                <w:szCs w:val="18"/>
                <w:lang w:eastAsia="ar-SA"/>
              </w:rPr>
              <w:t>Revision of S1-163126.</w:t>
            </w:r>
          </w:p>
          <w:p w14:paraId="6EABE1DB" w14:textId="5CA32330" w:rsidR="001255A3" w:rsidRPr="001255A3" w:rsidRDefault="001255A3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55A3">
              <w:rPr>
                <w:rFonts w:eastAsia="Times New Roman" w:cs="Arial"/>
                <w:szCs w:val="18"/>
                <w:lang w:eastAsia="ar-SA"/>
              </w:rPr>
              <w:t>Revision of S1-163204.</w:t>
            </w:r>
          </w:p>
        </w:tc>
      </w:tr>
      <w:tr w:rsidR="00F8371B" w:rsidRPr="00894FB0" w14:paraId="01B4EC2C" w14:textId="77777777" w:rsidTr="00F8371B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CE03DF0" w14:textId="77777777" w:rsidR="00F8371B" w:rsidRPr="00894FB0" w:rsidRDefault="00F8371B" w:rsidP="00F8371B">
            <w:pPr>
              <w:pStyle w:val="Heading3"/>
            </w:pPr>
            <w:r w:rsidRPr="00894FB0">
              <w:t>V2X drafting session information and FS_eV2X output</w:t>
            </w:r>
          </w:p>
        </w:tc>
      </w:tr>
      <w:tr w:rsidR="00F8371B" w:rsidRPr="00894FB0" w14:paraId="3D68E011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F39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4DD0" w14:textId="104ADCC2" w:rsidR="00F8371B" w:rsidRPr="00894FB0" w:rsidRDefault="00DB0CC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008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0377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EBA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715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17AFD64F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B98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4EB8" w14:textId="6BC240CF" w:rsidR="00F8371B" w:rsidRPr="00894FB0" w:rsidRDefault="00DB0CC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E658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C7C3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5F2D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2B4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29DF5C26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440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lastRenderedPageBreak/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9F22" w14:textId="0C376144" w:rsidR="00F8371B" w:rsidRPr="00894FB0" w:rsidRDefault="00DB0CC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B138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9154" w14:textId="76B36417" w:rsidR="00F8371B" w:rsidRPr="00894FB0" w:rsidRDefault="00F8371B" w:rsidP="001551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TR22.886v</w:t>
            </w:r>
            <w:r w:rsidR="001551CF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</w:t>
            </w:r>
            <w:r w:rsidR="001551CF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1124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72D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1468809F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D553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C1D9" w14:textId="1AF1EE16" w:rsidR="00F8371B" w:rsidRPr="00894FB0" w:rsidRDefault="00DB0CC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5C81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7CF4" w14:textId="0299EAE5" w:rsidR="00F8371B" w:rsidRPr="00894FB0" w:rsidRDefault="00F8371B" w:rsidP="00894F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Cover page for TR22.886v</w:t>
            </w:r>
            <w:r w:rsidR="00894FB0" w:rsidRPr="00894FB0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</w:t>
            </w:r>
            <w:r w:rsidR="00894FB0" w:rsidRPr="00894FB0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67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19C" w14:textId="5B13C6EE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51AF9C8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C827DA6" w14:textId="63A156FD" w:rsidR="002518C9" w:rsidRPr="00894FB0" w:rsidRDefault="00AA1856" w:rsidP="00AA1856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F8371B" w:rsidRPr="00894FB0" w14:paraId="49701960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13FF" w14:textId="06478A9B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C246" w14:textId="5888A246" w:rsidR="00F8371B" w:rsidRPr="00894FB0" w:rsidRDefault="006D7316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F0D1" w14:textId="03C5802A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3F4B" w14:textId="7183E644" w:rsidR="00F8371B" w:rsidRPr="00894FB0" w:rsidRDefault="00E27973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F105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1F51" w14:textId="6C066CB6" w:rsidR="00F8371B" w:rsidRPr="00894FB0" w:rsidRDefault="006D7316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3300~3349 (50 numbers first assigned)</w:t>
            </w:r>
          </w:p>
        </w:tc>
      </w:tr>
      <w:tr w:rsidR="006D7316" w:rsidRPr="00894FB0" w14:paraId="518720AC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0612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9F41" w14:textId="64B17755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5BB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C39E" w14:textId="672E1932" w:rsidR="006D7316" w:rsidRPr="00894FB0" w:rsidRDefault="005F0883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3E18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F350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803E884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53CE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E033" w14:textId="49142C83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E09D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C9F0" w14:textId="6E89802F" w:rsidR="006D7316" w:rsidRPr="00894FB0" w:rsidRDefault="005F0883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3300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F36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6985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08887E0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BC83A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1C5C" w14:textId="1B06A9FB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AD3E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09BB" w14:textId="2C076FEE" w:rsidR="006D7316" w:rsidRPr="00894FB0" w:rsidRDefault="005F0883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F51E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63DA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C95DB11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6282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EFAA" w14:textId="12237F32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2FD0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1D5A" w14:textId="02D911FB" w:rsidR="006D7316" w:rsidRPr="00894FB0" w:rsidRDefault="005F0883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B08D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0D8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A89B17D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1203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DA14" w14:textId="63FBB2CB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F4B4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6325" w14:textId="5C9382FA" w:rsidR="006D7316" w:rsidRPr="00894FB0" w:rsidRDefault="005F0883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3140 (end of Q3)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86C3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DE81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F1AB251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CBD8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0997" w14:textId="79E7D3D2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C3D0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FA3A" w14:textId="33FF991B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3039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99F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453A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7C7BD2F5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84A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A921" w14:textId="04CD647F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FBC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E241" w14:textId="6FA17C98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3209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A3BE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787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9B3F239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FDC3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E5F3" w14:textId="557B2A2D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7964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AA33" w14:textId="2135C09E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3304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3B33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D0BE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7C455A5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4F72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A0FA" w14:textId="0DB969BF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B7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E6C4" w14:textId="262B285E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3105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DB6D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9F90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8D1845C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57DC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603F" w14:textId="1CDC7ACB" w:rsidR="006D7316" w:rsidRPr="00894FB0" w:rsidRDefault="006D7316" w:rsidP="006D73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3C1C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D550" w14:textId="60B8761D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3306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416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7A2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6ACAFFF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C7C0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0C3B" w14:textId="26C57E45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1A76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F16A" w14:textId="690CECA8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3204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5376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BB8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1DE5D151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7DB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922C" w14:textId="709A28EA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80C5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D6CA" w14:textId="2FDFD6E1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3022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D954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2C1B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AAC0899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D6AD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5632" w14:textId="0993C6F4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85DC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01F2" w14:textId="39433427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3023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5D28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A2DF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9645D20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A947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DE82" w14:textId="0CB57E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19A4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5815" w14:textId="6234A1C5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3036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FD9D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3DA9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00AC09F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8191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9BED" w14:textId="17E11719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9D81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1F80" w14:textId="182EE819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3101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4FD6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9284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FCD8EFD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7878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4BDE" w14:textId="0D2DC1A8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46EF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1D02" w14:textId="5A8ABF47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3307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D2EF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E261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1070CAC" w14:textId="77777777" w:rsidTr="00821D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3B06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6172" w14:textId="51A30D4A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2D73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8938" w14:textId="17D8E97A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3316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729" w14:textId="77777777" w:rsidR="006D7316" w:rsidRPr="00894FB0" w:rsidRDefault="006D731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E41E" w14:textId="7E2B065D" w:rsidR="006D7316" w:rsidRPr="00002150" w:rsidRDefault="00002150" w:rsidP="00821D7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L</w:t>
            </w:r>
            <w:r>
              <w:rPr>
                <w:rFonts w:eastAsia="맑은 고딕" w:cs="Arial" w:hint="eastAsia"/>
                <w:szCs w:val="18"/>
                <w:lang w:eastAsia="ko-KR"/>
              </w:rPr>
              <w:t xml:space="preserve">ast </w:t>
            </w:r>
            <w:proofErr w:type="spellStart"/>
            <w:r>
              <w:rPr>
                <w:rFonts w:eastAsia="맑은 고딕" w:cs="Arial" w:hint="eastAsia"/>
                <w:szCs w:val="18"/>
                <w:lang w:eastAsia="ko-KR"/>
              </w:rPr>
              <w:t>Tdoc</w:t>
            </w:r>
            <w:proofErr w:type="spellEnd"/>
            <w:r>
              <w:rPr>
                <w:rFonts w:eastAsia="맑은 고딕" w:cs="Arial" w:hint="eastAsia"/>
                <w:szCs w:val="18"/>
                <w:lang w:eastAsia="ko-KR"/>
              </w:rPr>
              <w:t xml:space="preserve"> number used in drafting session</w:t>
            </w:r>
          </w:p>
        </w:tc>
      </w:tr>
      <w:tr w:rsidR="00AA1856" w:rsidRPr="00894FB0" w14:paraId="06612F4A" w14:textId="77777777" w:rsidTr="00821D7E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06B7B2D" w14:textId="122596F7" w:rsidR="00AA1856" w:rsidRPr="00894FB0" w:rsidRDefault="00AA1856" w:rsidP="00AA1856">
            <w:pPr>
              <w:pStyle w:val="Heading1"/>
            </w:pPr>
            <w:r w:rsidRPr="00894FB0">
              <w:t xml:space="preserve">3 </w:t>
            </w: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002150" w:rsidRPr="00894FB0" w14:paraId="6E44D404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B38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29A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466F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673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FC5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CC1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52376EC2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7DB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7ED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083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836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89D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8CAC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40A814C1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F31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F22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B2F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1C9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C7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810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3C7E04F0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0BD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841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D8B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E26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A32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E48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0C2EC56F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2D8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57D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08B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AD1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508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EFD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386F383F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E61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394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63E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F3A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0EA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22D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4823A151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8DD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8F5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3B6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50A9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469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5484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1B92B267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771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99C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60D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966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26B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1BE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70B225BA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D249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358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45C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B2A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4B3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A24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4755447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49A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79E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DAC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9C1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682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A06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7F8A47A0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EFED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314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996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38B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DF8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0AB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67597B1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BEF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A42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573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F4E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31BC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CE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68409A66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21B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319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573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4E9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E0F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8C0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48AFC6C0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266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089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D01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DB8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5D0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A11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1292F05E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9F3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2D2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67B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973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5BB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58D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585380FF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009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94C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235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3E94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B7B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BC5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572C4A56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937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64D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9A4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E61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FF0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C23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594B85AD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B25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848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0F7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8C6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C6B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89D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4333B5EF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260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93E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172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08C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24D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0E1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0CC3BB4C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732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9D8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F46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7A3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BB6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9C0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3A963D76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04A9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AE2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B63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962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24A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C82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AB7D1DF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A1A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1A19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306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10B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2D8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779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648AFA87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0EB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268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A45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95C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3E9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190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11177E0D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EB9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55A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BD6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0AC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BB7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235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6456E4C5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6A1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35D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92F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6AE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9B0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42E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48203D49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AA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065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EBA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9B7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EAF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F14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03DAAB7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E31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1E2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C9D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E066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71B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1A7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66A72D7E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F3A3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A72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756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FD3C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E5C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BED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6D853DDD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253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BFF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78DE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D7AF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11CB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5B9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C6AD0D4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463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7A4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EEE1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F59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A979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7E5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090C50F1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21F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EF7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E0A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5B00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F90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35EA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2150" w:rsidRPr="00894FB0" w14:paraId="2A49FA04" w14:textId="77777777" w:rsidTr="00583C4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D57D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EF2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B335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D982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4797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2CF8" w14:textId="77777777" w:rsidR="00002150" w:rsidRPr="00894FB0" w:rsidRDefault="00002150" w:rsidP="00583C4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156858FA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71E0310" w14:textId="5C65794D" w:rsidR="002518C9" w:rsidRPr="00894FB0" w:rsidRDefault="00AA1856" w:rsidP="00AA1856">
            <w:pPr>
              <w:pStyle w:val="Heading1"/>
            </w:pPr>
            <w:r w:rsidRPr="00894FB0">
              <w:t>Summary of drafting session</w:t>
            </w:r>
          </w:p>
        </w:tc>
      </w:tr>
      <w:tr w:rsidR="002518C9" w:rsidRPr="00894FB0" w14:paraId="7A68EB68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6ACC1B25" w14:textId="77777777" w:rsidR="002518C9" w:rsidRPr="00894FB0" w:rsidRDefault="002518C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C6A44C3" w14:textId="7FB8EEB8" w:rsidR="00AA1856" w:rsidRPr="00894FB0" w:rsidRDefault="00AA1856" w:rsidP="00AA185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</w:t>
            </w:r>
            <w:r w:rsidR="00D0312B">
              <w:rPr>
                <w:rFonts w:eastAsia="Arial Unicode MS" w:cs="Arial"/>
                <w:i/>
                <w:szCs w:val="18"/>
              </w:rPr>
              <w:t>s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</w:p>
          <w:p w14:paraId="13DCEA93" w14:textId="67F5885B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  <w:r w:rsidR="00D0312B">
              <w:rPr>
                <w:rFonts w:eastAsia="Arial Unicode MS" w:cs="Arial"/>
                <w:i/>
                <w:szCs w:val="18"/>
              </w:rPr>
              <w:t>: TR update, ,overview section, KPI value update, consolidation of PRs, new UC proposals</w:t>
            </w:r>
          </w:p>
          <w:p w14:paraId="1D1FB4F0" w14:textId="23F096DE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  <w:r w:rsidR="00D0312B">
              <w:rPr>
                <w:rFonts w:eastAsia="Arial Unicode MS" w:cs="Arial"/>
                <w:i/>
                <w:szCs w:val="18"/>
              </w:rPr>
              <w:t>: KPI values; for consolidation of PRs, grouping of UCs (five UC Groups) and the mapping of UCs to five Groups;  initial set of CPRs</w:t>
            </w:r>
          </w:p>
          <w:p w14:paraId="646D231E" w14:textId="5FD8839C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1" w:name="_GoBack"/>
            <w:bookmarkEnd w:id="1"/>
          </w:p>
          <w:p w14:paraId="35543458" w14:textId="77777777" w:rsidR="002518C9" w:rsidRPr="00894FB0" w:rsidRDefault="002518C9" w:rsidP="00AA185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518C9" w:rsidRPr="00894FB0" w14:paraId="597EA5A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001C51E6" w14:textId="77777777" w:rsidR="002518C9" w:rsidRPr="00894FB0" w:rsidRDefault="002518C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" w:name="_Toc316030641"/>
            <w:bookmarkStart w:id="3" w:name="_Toc324137383"/>
            <w:bookmarkStart w:id="4" w:name="_Toc331152547"/>
            <w:bookmarkStart w:id="5" w:name="_Toc378052474"/>
            <w:bookmarkStart w:id="6" w:name="_Toc387990783"/>
            <w:bookmarkStart w:id="7" w:name="_Toc395595534"/>
            <w:bookmarkStart w:id="8" w:name="_Toc414625515"/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7E944C50" w14:textId="77777777" w:rsidR="007F07EB" w:rsidRPr="00894FB0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643823B9" w14:textId="77777777" w:rsidR="00AA1856" w:rsidRPr="00894FB0" w:rsidRDefault="00AA1856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414F9B7" w14:textId="77777777" w:rsidR="00AA1856" w:rsidRPr="00894FB0" w:rsidRDefault="00AA1856" w:rsidP="00AA1856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894FB0">
        <w:rPr>
          <w:rFonts w:eastAsia="Times New Roman"/>
          <w:b/>
          <w:sz w:val="20"/>
          <w:szCs w:val="20"/>
        </w:rPr>
        <w:t>LEGEND</w:t>
      </w:r>
    </w:p>
    <w:p w14:paraId="73BCB03A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  <w:r w:rsidRPr="00894FB0">
        <w:rPr>
          <w:rFonts w:eastAsia="Times New Roman"/>
          <w:sz w:val="20"/>
          <w:szCs w:val="20"/>
        </w:rPr>
        <w:t xml:space="preserve">Type: CR, TS, TR, LS, REP, AGE, </w:t>
      </w:r>
      <w:proofErr w:type="spellStart"/>
      <w:r w:rsidRPr="00894FB0">
        <w:rPr>
          <w:rFonts w:eastAsia="Times New Roman"/>
          <w:sz w:val="20"/>
          <w:szCs w:val="20"/>
        </w:rPr>
        <w:t>Cont</w:t>
      </w:r>
      <w:proofErr w:type="spellEnd"/>
    </w:p>
    <w:p w14:paraId="28C19D9A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  <w:r w:rsidRPr="00894FB0">
        <w:rPr>
          <w:rFonts w:eastAsia="Times New Roman"/>
          <w:sz w:val="20"/>
          <w:szCs w:val="20"/>
        </w:rPr>
        <w:t>Conclusion: Agreed, Revised to S1-16xxxx, Noted, Withdrawn, Not Handled</w:t>
      </w:r>
    </w:p>
    <w:p w14:paraId="26C7F271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AA1856" w:rsidRPr="00894FB0" w14:paraId="5172456E" w14:textId="77777777" w:rsidTr="00821D7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FAC9631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7B0AB807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14:paraId="6542E9C3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14:paraId="530EDC65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14:paraId="7C29E082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14:paraId="6D96E8EA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25C3954B" w14:textId="77777777" w:rsidTr="00821D7E">
        <w:trPr>
          <w:trHeight w:val="141"/>
        </w:trPr>
        <w:tc>
          <w:tcPr>
            <w:tcW w:w="675" w:type="dxa"/>
            <w:shd w:val="clear" w:color="auto" w:fill="00FFFF"/>
          </w:tcPr>
          <w:p w14:paraId="27DE6082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19292303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14:paraId="5A30DE04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14:paraId="1FC21493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14:paraId="739C0C10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Revised to S1-16xxxx</w:t>
            </w:r>
          </w:p>
        </w:tc>
        <w:tc>
          <w:tcPr>
            <w:tcW w:w="4111" w:type="dxa"/>
            <w:shd w:val="clear" w:color="auto" w:fill="00FFFF"/>
          </w:tcPr>
          <w:p w14:paraId="4487B8A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1D26F437" w14:textId="77777777" w:rsidTr="00821D7E">
        <w:trPr>
          <w:trHeight w:val="141"/>
        </w:trPr>
        <w:tc>
          <w:tcPr>
            <w:tcW w:w="675" w:type="dxa"/>
            <w:shd w:val="clear" w:color="auto" w:fill="00FFFF"/>
          </w:tcPr>
          <w:p w14:paraId="5B4321AE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96FFC55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14:paraId="183026D7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14:paraId="0A4ED768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14:paraId="0DAA6755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14:paraId="5D4AE458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76623864" w14:textId="77777777" w:rsidTr="00821D7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A739933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3FC934B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14:paraId="24F7F54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14:paraId="5789390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14:paraId="465D76AB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14:paraId="0A9E4FA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04160295" w14:textId="77777777" w:rsidTr="00821D7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5129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5CE6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0B694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0922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2E20" w14:textId="77777777" w:rsidR="00AA1856" w:rsidRPr="00894FB0" w:rsidRDefault="00AA1856" w:rsidP="00821D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541E" w14:textId="77777777" w:rsidR="00AA1856" w:rsidRPr="00894FB0" w:rsidRDefault="00AA1856" w:rsidP="00821D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B6DAF05" w14:textId="77777777" w:rsidR="00AA1856" w:rsidRPr="00894FB0" w:rsidRDefault="00AA1856" w:rsidP="00AA1856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14:paraId="6D9D3C08" w14:textId="77777777" w:rsidR="00AA1856" w:rsidRPr="00894FB0" w:rsidRDefault="00AA1856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AA1856" w:rsidRPr="00894FB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3E774" w14:textId="77777777" w:rsidR="00DB0CCB" w:rsidRDefault="00DB0CCB" w:rsidP="002E015E">
      <w:pPr>
        <w:spacing w:after="0" w:line="240" w:lineRule="auto"/>
      </w:pPr>
      <w:r>
        <w:separator/>
      </w:r>
    </w:p>
  </w:endnote>
  <w:endnote w:type="continuationSeparator" w:id="0">
    <w:p w14:paraId="3A86A162" w14:textId="77777777" w:rsidR="00DB0CCB" w:rsidRDefault="00DB0CCB" w:rsidP="002E015E">
      <w:pPr>
        <w:spacing w:after="0" w:line="240" w:lineRule="auto"/>
      </w:pPr>
      <w:r>
        <w:continuationSeparator/>
      </w:r>
    </w:p>
  </w:endnote>
  <w:endnote w:type="continuationNotice" w:id="1">
    <w:p w14:paraId="0095FF48" w14:textId="77777777" w:rsidR="00DB0CCB" w:rsidRDefault="00DB0C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DCD59" w14:textId="77777777" w:rsidR="00DB0CCB" w:rsidRDefault="00DB0CCB" w:rsidP="002E015E">
      <w:pPr>
        <w:spacing w:after="0" w:line="240" w:lineRule="auto"/>
      </w:pPr>
      <w:r>
        <w:separator/>
      </w:r>
    </w:p>
  </w:footnote>
  <w:footnote w:type="continuationSeparator" w:id="0">
    <w:p w14:paraId="50E046BA" w14:textId="77777777" w:rsidR="00DB0CCB" w:rsidRDefault="00DB0CCB" w:rsidP="002E015E">
      <w:pPr>
        <w:spacing w:after="0" w:line="240" w:lineRule="auto"/>
      </w:pPr>
      <w:r>
        <w:continuationSeparator/>
      </w:r>
    </w:p>
  </w:footnote>
  <w:footnote w:type="continuationNotice" w:id="1">
    <w:p w14:paraId="52F48F60" w14:textId="77777777" w:rsidR="00DB0CCB" w:rsidRDefault="00DB0C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150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5C6"/>
    <w:rsid w:val="0004474B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68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45C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3A93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001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08C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059"/>
    <w:rsid w:val="000D2677"/>
    <w:rsid w:val="000D27DE"/>
    <w:rsid w:val="000D287F"/>
    <w:rsid w:val="000D2C3F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53E"/>
    <w:rsid w:val="00124CB1"/>
    <w:rsid w:val="001251DB"/>
    <w:rsid w:val="001255A3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1C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91D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B45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727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617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8C9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477E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2DA1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298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0EB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4AE4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10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7B5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10F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614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600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69D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3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721"/>
    <w:rsid w:val="004A3D27"/>
    <w:rsid w:val="004A3F22"/>
    <w:rsid w:val="004A498E"/>
    <w:rsid w:val="004A49B3"/>
    <w:rsid w:val="004A4FB0"/>
    <w:rsid w:val="004A50B5"/>
    <w:rsid w:val="004A59FE"/>
    <w:rsid w:val="004A5A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B92"/>
    <w:rsid w:val="004D2DAB"/>
    <w:rsid w:val="004D3C10"/>
    <w:rsid w:val="004D4B06"/>
    <w:rsid w:val="004D4DBD"/>
    <w:rsid w:val="004D4E48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269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653"/>
    <w:rsid w:val="00506D7D"/>
    <w:rsid w:val="00507523"/>
    <w:rsid w:val="00507715"/>
    <w:rsid w:val="00507B60"/>
    <w:rsid w:val="0051010B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0D6F"/>
    <w:rsid w:val="00561290"/>
    <w:rsid w:val="005614F8"/>
    <w:rsid w:val="00561945"/>
    <w:rsid w:val="00562C4E"/>
    <w:rsid w:val="00564095"/>
    <w:rsid w:val="00565CBE"/>
    <w:rsid w:val="0056667F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67B7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2DD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883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22"/>
    <w:rsid w:val="00605B32"/>
    <w:rsid w:val="00605BEC"/>
    <w:rsid w:val="00606172"/>
    <w:rsid w:val="0060624C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17F34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C9A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85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A4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7C7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97A20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C84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6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96A"/>
    <w:rsid w:val="006E741C"/>
    <w:rsid w:val="006E7908"/>
    <w:rsid w:val="006E7D1C"/>
    <w:rsid w:val="006F06DD"/>
    <w:rsid w:val="006F0819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30E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889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427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28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0BA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885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4F1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E2"/>
    <w:rsid w:val="007E2904"/>
    <w:rsid w:val="007E32CB"/>
    <w:rsid w:val="007E3646"/>
    <w:rsid w:val="007E38DB"/>
    <w:rsid w:val="007E431F"/>
    <w:rsid w:val="007E48AE"/>
    <w:rsid w:val="007E5218"/>
    <w:rsid w:val="007E578D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0B3F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D7E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C3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AD4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3B4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4FB0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32B"/>
    <w:rsid w:val="009117FC"/>
    <w:rsid w:val="00911920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A4B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2B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4EAD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97E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074C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518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856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8C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17"/>
    <w:rsid w:val="00AD3227"/>
    <w:rsid w:val="00AD3DD7"/>
    <w:rsid w:val="00AD409D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9E6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5CC2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3B5"/>
    <w:rsid w:val="00B637FE"/>
    <w:rsid w:val="00B63ACD"/>
    <w:rsid w:val="00B63C3D"/>
    <w:rsid w:val="00B63D8B"/>
    <w:rsid w:val="00B645E4"/>
    <w:rsid w:val="00B64F16"/>
    <w:rsid w:val="00B65A45"/>
    <w:rsid w:val="00B661AF"/>
    <w:rsid w:val="00B6650C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0CBF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C1D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9AF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0FBC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2AC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2AF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23B2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59F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6D40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12B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EBC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180B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0D9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0CCB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00E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6CD5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973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DA4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67F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4DD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1357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8E8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2F2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7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280"/>
    <w:rsid w:val="00F82490"/>
    <w:rsid w:val="00F825A2"/>
    <w:rsid w:val="00F8288C"/>
    <w:rsid w:val="00F8371B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DCE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061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5B9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76_Tenerife\Inbox\docs\S1-163302.zip" TargetMode="External"/><Relationship Id="rId18" Type="http://schemas.openxmlformats.org/officeDocument/2006/relationships/hyperlink" Target="file:///D:\LTE\SA1\TSGS1_76_Tenerife\Inbox\docs\S1-163303.zip" TargetMode="External"/><Relationship Id="rId26" Type="http://schemas.openxmlformats.org/officeDocument/2006/relationships/hyperlink" Target="file:///E:\3GPP\SA1%20Tenerife%202016\docs\S1-163024.zip" TargetMode="External"/><Relationship Id="rId39" Type="http://schemas.openxmlformats.org/officeDocument/2006/relationships/hyperlink" Target="file:///E:\3GPP\SA1%20Tenerife%202016\docs\S1-163041.zip" TargetMode="External"/><Relationship Id="rId21" Type="http://schemas.openxmlformats.org/officeDocument/2006/relationships/hyperlink" Target="file:///D:\LTE\SA1\TSGS1_76_Tenerife\Inbox\docs\S1-163304.zip" TargetMode="External"/><Relationship Id="rId34" Type="http://schemas.openxmlformats.org/officeDocument/2006/relationships/hyperlink" Target="file:///E:\3GPP\SA1%20Tenerife%202016\docs\S1-163158.zip" TargetMode="External"/><Relationship Id="rId42" Type="http://schemas.openxmlformats.org/officeDocument/2006/relationships/hyperlink" Target="file:///E:\3GPP\SA1%20Tenerife%202016\docs\S1-163044.zip" TargetMode="External"/><Relationship Id="rId47" Type="http://schemas.openxmlformats.org/officeDocument/2006/relationships/hyperlink" Target="file:///E:\3GPP\SA1%20Tenerife%202016\docs\S1-163036.zip" TargetMode="External"/><Relationship Id="rId50" Type="http://schemas.openxmlformats.org/officeDocument/2006/relationships/hyperlink" Target="file:///D:\LTE\SA1\TSGS1_76_Tenerife\Inbox\docs\S1-163315.zip" TargetMode="External"/><Relationship Id="rId55" Type="http://schemas.openxmlformats.org/officeDocument/2006/relationships/hyperlink" Target="file:///E:\3GPP\SA1%20Tenerife%202016\docs\S1-16318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76_Tenerife\Inbox\docs\S1-163300.zip" TargetMode="External"/><Relationship Id="rId17" Type="http://schemas.openxmlformats.org/officeDocument/2006/relationships/hyperlink" Target="file:///E:\3GPP\SA1%20Tenerife%202016\docs\S1-163021.zip" TargetMode="External"/><Relationship Id="rId25" Type="http://schemas.openxmlformats.org/officeDocument/2006/relationships/hyperlink" Target="file:///E:\3GPP\SA1%20Tenerife%202016\docs\S1-163038.zip" TargetMode="External"/><Relationship Id="rId33" Type="http://schemas.openxmlformats.org/officeDocument/2006/relationships/hyperlink" Target="file:///E:\3GPP\SA1%20Tenerife%202016\docs\S1-163103.zip" TargetMode="External"/><Relationship Id="rId38" Type="http://schemas.openxmlformats.org/officeDocument/2006/relationships/hyperlink" Target="file:///E:\3GPP\SA1%20Tenerife%202016\docs\S1-163040.zip" TargetMode="External"/><Relationship Id="rId46" Type="http://schemas.openxmlformats.org/officeDocument/2006/relationships/hyperlink" Target="file:///D:\LTE\SA1\TSGS1_76_Tenerife\Inbox\docs\S1-163313.zip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6_Tenerife\Inbox\docs\S1-163309.zip" TargetMode="External"/><Relationship Id="rId20" Type="http://schemas.openxmlformats.org/officeDocument/2006/relationships/hyperlink" Target="file:///E:\3GPP\SA1%20Tenerife%202016\docs\S1-163139.zip" TargetMode="External"/><Relationship Id="rId29" Type="http://schemas.openxmlformats.org/officeDocument/2006/relationships/hyperlink" Target="file:///D:\LTE\SA1\TSGS1_76_Tenerife\Inbox\docs\S1-163316.zip" TargetMode="External"/><Relationship Id="rId41" Type="http://schemas.openxmlformats.org/officeDocument/2006/relationships/hyperlink" Target="file:///E:\3GPP\SA1%20Tenerife%202016\docs\S1-163043.zip" TargetMode="External"/><Relationship Id="rId54" Type="http://schemas.openxmlformats.org/officeDocument/2006/relationships/hyperlink" Target="file:///E:\3GPP\SA1%20Tenerife%202016\docs\S1-16318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3GPP\SA1%20Tenerife%202016\docs\S1-163046.zip" TargetMode="External"/><Relationship Id="rId24" Type="http://schemas.openxmlformats.org/officeDocument/2006/relationships/hyperlink" Target="file:///D:\LTE\SA1\TSGS1_76_Tenerife\Inbox\docs\S1-163305.zip" TargetMode="External"/><Relationship Id="rId32" Type="http://schemas.openxmlformats.org/officeDocument/2006/relationships/hyperlink" Target="file:///E:\3GPP\SA1%20Tenerife%202016\docs\S1-163102.zip" TargetMode="External"/><Relationship Id="rId37" Type="http://schemas.openxmlformats.org/officeDocument/2006/relationships/hyperlink" Target="file:///D:\LTE\SA1\TSGS1_76_Tenerife\Inbox\docs\S1-163310.zip" TargetMode="External"/><Relationship Id="rId40" Type="http://schemas.openxmlformats.org/officeDocument/2006/relationships/hyperlink" Target="file:///E:\3GPP\SA1%20Tenerife%202016\docs\S1-163042.zip" TargetMode="External"/><Relationship Id="rId45" Type="http://schemas.openxmlformats.org/officeDocument/2006/relationships/hyperlink" Target="file:///E:\3GPP\SA1%20Tenerife%202016\docs\S1-163023.zip" TargetMode="External"/><Relationship Id="rId53" Type="http://schemas.openxmlformats.org/officeDocument/2006/relationships/hyperlink" Target="file:///D:\LTE\SA1\TSGS1_76_Tenerife\Inbox\docs\S1-163311.zip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E:\3GPP\SA1%20Tenerife%202016\docs\S1-163105.zip" TargetMode="External"/><Relationship Id="rId23" Type="http://schemas.openxmlformats.org/officeDocument/2006/relationships/hyperlink" Target="file:///E:\3GPP\SA1%20Tenerife%202016\docs\S1-163140.zip" TargetMode="External"/><Relationship Id="rId28" Type="http://schemas.openxmlformats.org/officeDocument/2006/relationships/hyperlink" Target="file:///D:\LTE\SA1\TSGS1_76_Tenerife\Inbox\docs\S1-163307.zip" TargetMode="External"/><Relationship Id="rId36" Type="http://schemas.openxmlformats.org/officeDocument/2006/relationships/hyperlink" Target="file:///D:\LTE\SA1\TSGS1_76_Tenerife\Inbox\docs\S1-163306.zip" TargetMode="External"/><Relationship Id="rId49" Type="http://schemas.openxmlformats.org/officeDocument/2006/relationships/hyperlink" Target="file:///E:\3GPP\SA1%20Tenerife%202016\docs\S1-163101.zip" TargetMode="External"/><Relationship Id="rId57" Type="http://schemas.openxmlformats.org/officeDocument/2006/relationships/hyperlink" Target="file:///E:\3GPP\SA1%20Tenerife%202016\docs\S1-163188.zip" TargetMode="External"/><Relationship Id="rId10" Type="http://schemas.openxmlformats.org/officeDocument/2006/relationships/hyperlink" Target="file:///D:\LTE\SA1\TSGS1_76_Tenerife\Inbox\docs\S1-163301.zip" TargetMode="External"/><Relationship Id="rId19" Type="http://schemas.openxmlformats.org/officeDocument/2006/relationships/hyperlink" Target="file:///E:\3GPP\SA1%20Tenerife%202016\docs\S1-163100.zip" TargetMode="External"/><Relationship Id="rId31" Type="http://schemas.openxmlformats.org/officeDocument/2006/relationships/hyperlink" Target="file:///E:\3GPP\SA1%20Tenerife%202016\docs\S1-163037.zip" TargetMode="External"/><Relationship Id="rId44" Type="http://schemas.openxmlformats.org/officeDocument/2006/relationships/hyperlink" Target="file:///D:\LTE\SA1\TSGS1_76_Tenerife\Inbox\docs\S1-163312.zip" TargetMode="External"/><Relationship Id="rId52" Type="http://schemas.openxmlformats.org/officeDocument/2006/relationships/hyperlink" Target="file:///D:\LTE\SA1\TSGS1_76_Tenerife\Inbox\docs\S1-16320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3GPP\SA1%20Tenerife%202016\docs\S1-163045.zip" TargetMode="External"/><Relationship Id="rId14" Type="http://schemas.openxmlformats.org/officeDocument/2006/relationships/hyperlink" Target="file:///E:\3GPP\SA1%20Tenerife%202016\docs\S1-163104.zip" TargetMode="External"/><Relationship Id="rId22" Type="http://schemas.openxmlformats.org/officeDocument/2006/relationships/hyperlink" Target="file:///D:\LTE\SA1\TSGS1_76_Tenerife\Inbox\docs\S1-163308.zip" TargetMode="External"/><Relationship Id="rId27" Type="http://schemas.openxmlformats.org/officeDocument/2006/relationships/hyperlink" Target="file:///E:\3GPP\SA1%20Tenerife%202016\docs\S1-163209.zip" TargetMode="External"/><Relationship Id="rId30" Type="http://schemas.openxmlformats.org/officeDocument/2006/relationships/hyperlink" Target="file:///D:\LTE\SA1\TSGS1_76_Tenerife\Inbox\docs\S1-163317.zip" TargetMode="External"/><Relationship Id="rId35" Type="http://schemas.openxmlformats.org/officeDocument/2006/relationships/hyperlink" Target="file:///E:\3GPP\SA1%20Tenerife%202016\docs\S1-163039.zip" TargetMode="External"/><Relationship Id="rId43" Type="http://schemas.openxmlformats.org/officeDocument/2006/relationships/hyperlink" Target="file:///E:\3GPP\SA1%20Tenerife%202016\docs\S1-163022.zip" TargetMode="External"/><Relationship Id="rId48" Type="http://schemas.openxmlformats.org/officeDocument/2006/relationships/hyperlink" Target="file:///D:\LTE\SA1\TSGS1_76_Tenerife\Inbox\docs\S1-163314.zip" TargetMode="External"/><Relationship Id="rId56" Type="http://schemas.openxmlformats.org/officeDocument/2006/relationships/hyperlink" Target="file:///E:\3GPP\SA1%20Tenerife%202016\docs\S1-163187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E:\3GPP\SA1%20Tenerife%202016\docs\S1-163126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E5A00-A932-4950-AAAF-AB4B810A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7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12916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2016-11-10T09:20:00Z</dcterms:created>
  <dcterms:modified xsi:type="dcterms:W3CDTF">2016-11-10T09:29:00Z</dcterms:modified>
</cp:coreProperties>
</file>